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7230"/>
        <w:gridCol w:w="1417"/>
      </w:tblGrid>
      <w:tr w:rsidR="00F92DA1" w:rsidTr="004E6542">
        <w:trPr>
          <w:cantSplit/>
        </w:trPr>
        <w:tc>
          <w:tcPr>
            <w:tcW w:w="7939" w:type="dxa"/>
            <w:gridSpan w:val="2"/>
          </w:tcPr>
          <w:p w:rsidR="00F92DA1" w:rsidRDefault="00F92DA1" w:rsidP="00971222">
            <w:pPr>
              <w:tabs>
                <w:tab w:val="left" w:pos="1698"/>
              </w:tabs>
              <w:spacing w:line="240" w:lineRule="atLeast"/>
              <w:rPr>
                <w:rFonts w:ascii="Arial" w:hAnsi="Arial"/>
                <w:b/>
                <w:sz w:val="24"/>
              </w:rPr>
            </w:pPr>
          </w:p>
        </w:tc>
        <w:tc>
          <w:tcPr>
            <w:tcW w:w="1417" w:type="dxa"/>
          </w:tcPr>
          <w:p w:rsidR="00F92DA1" w:rsidRDefault="00F92DA1">
            <w:pPr>
              <w:spacing w:line="240" w:lineRule="atLeast"/>
              <w:ind w:left="-108" w:firstLine="283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939" w:type="dxa"/>
            <w:gridSpan w:val="2"/>
          </w:tcPr>
          <w:p w:rsidR="0015670C" w:rsidRDefault="0015670C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HOOFDSTUK I. ALGEMENE BEPALINGEN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ind w:left="-108" w:firstLine="283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1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 w:rsidP="00D0744B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§§ 1 tot 4</w:t>
            </w:r>
            <w:r w:rsidR="007357CD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Algemene bepalingen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 w:rsidP="00D0744B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 4bis</w:t>
            </w:r>
            <w:r w:rsidR="007357CD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Fysieke aanwezigheid van de geneesheer-verstrekker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tot </w:t>
            </w:r>
            <w:r w:rsidR="00771F24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 xml:space="preserve">  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7357CD" w:rsidP="00D0744B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 4ter</w:t>
            </w:r>
            <w:r w:rsidRPr="007415F4">
              <w:rPr>
                <w:rFonts w:ascii="Arial" w:hAnsi="Arial"/>
              </w:rPr>
              <w:tab/>
            </w:r>
            <w:r w:rsidR="0015670C">
              <w:rPr>
                <w:rFonts w:ascii="Arial" w:hAnsi="Arial"/>
              </w:rPr>
              <w:t>Honoraria van de geneesheer-</w:t>
            </w:r>
            <w:proofErr w:type="spellStart"/>
            <w:r w:rsidR="0015670C">
              <w:rPr>
                <w:rFonts w:ascii="Arial" w:hAnsi="Arial"/>
              </w:rPr>
              <w:t>stagemeester</w:t>
            </w:r>
            <w:proofErr w:type="spellEnd"/>
            <w:r w:rsidR="0015670C">
              <w:rPr>
                <w:rFonts w:ascii="Arial" w:hAnsi="Arial"/>
              </w:rPr>
              <w:t xml:space="preserve"> en de </w:t>
            </w:r>
            <w:proofErr w:type="spellStart"/>
            <w:r w:rsidR="0015670C">
              <w:rPr>
                <w:rFonts w:ascii="Arial" w:hAnsi="Arial"/>
              </w:rPr>
              <w:t>stagedoend</w:t>
            </w:r>
            <w:proofErr w:type="spellEnd"/>
            <w:r w:rsidR="0015670C">
              <w:rPr>
                <w:rFonts w:ascii="Arial" w:hAnsi="Arial"/>
              </w:rPr>
              <w:t xml:space="preserve"> </w:t>
            </w:r>
            <w:r w:rsidRPr="007415F4">
              <w:rPr>
                <w:rFonts w:ascii="Arial" w:hAnsi="Arial"/>
              </w:rPr>
              <w:tab/>
            </w:r>
            <w:r w:rsidR="0015670C">
              <w:rPr>
                <w:rFonts w:ascii="Arial" w:hAnsi="Arial"/>
              </w:rPr>
              <w:t>geneesheer</w:t>
            </w:r>
          </w:p>
        </w:tc>
        <w:tc>
          <w:tcPr>
            <w:tcW w:w="1417" w:type="dxa"/>
          </w:tcPr>
          <w:p w:rsidR="0015670C" w:rsidRDefault="00771F24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090093">
              <w:rPr>
                <w:rFonts w:ascii="Arial" w:hAnsi="Arial"/>
              </w:rPr>
              <w:t xml:space="preserve"> </w:t>
            </w:r>
            <w:r w:rsidR="0015670C">
              <w:rPr>
                <w:rFonts w:ascii="Arial" w:hAnsi="Arial"/>
              </w:rPr>
              <w:t xml:space="preserve">en </w:t>
            </w:r>
            <w:r>
              <w:rPr>
                <w:rFonts w:ascii="Arial" w:hAnsi="Arial"/>
              </w:rPr>
              <w:t>7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 w:rsidP="00ED79E7">
            <w:pPr>
              <w:tabs>
                <w:tab w:val="left" w:pos="885"/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§§ 5 tot 1</w:t>
            </w:r>
            <w:r w:rsidR="00ED79E7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</w:t>
            </w:r>
            <w:r w:rsidR="007357CD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Algemene bepalingen</w:t>
            </w:r>
          </w:p>
        </w:tc>
        <w:tc>
          <w:tcPr>
            <w:tcW w:w="1417" w:type="dxa"/>
          </w:tcPr>
          <w:p w:rsidR="0015670C" w:rsidRDefault="00344255" w:rsidP="00DE3204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="0015670C">
              <w:rPr>
                <w:rFonts w:ascii="Arial" w:hAnsi="Arial"/>
              </w:rPr>
              <w:t xml:space="preserve"> </w:t>
            </w:r>
            <w:r w:rsidR="00DE3204">
              <w:rPr>
                <w:rFonts w:ascii="Arial" w:hAnsi="Arial"/>
              </w:rPr>
              <w:t>tot</w:t>
            </w:r>
            <w:r w:rsidR="00771F24">
              <w:rPr>
                <w:rFonts w:ascii="Arial" w:hAnsi="Arial"/>
              </w:rPr>
              <w:t xml:space="preserve"> </w:t>
            </w:r>
            <w:r w:rsidR="00ED79E7">
              <w:rPr>
                <w:rFonts w:ascii="Arial" w:hAnsi="Arial"/>
              </w:rPr>
              <w:t>10</w:t>
            </w:r>
          </w:p>
        </w:tc>
      </w:tr>
      <w:tr w:rsidR="001A7380" w:rsidTr="004E6542">
        <w:trPr>
          <w:cantSplit/>
        </w:trPr>
        <w:tc>
          <w:tcPr>
            <w:tcW w:w="709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A7380" w:rsidRDefault="001A7380" w:rsidP="00D0744B">
            <w:pPr>
              <w:tabs>
                <w:tab w:val="left" w:pos="185"/>
              </w:tabs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1A738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9356" w:type="dxa"/>
            <w:gridSpan w:val="3"/>
          </w:tcPr>
          <w:p w:rsidR="0015670C" w:rsidRDefault="0015670C" w:rsidP="000A7168">
            <w:pPr>
              <w:spacing w:line="240" w:lineRule="atLeast"/>
              <w:ind w:left="1877" w:hanging="1877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HOOFDSTUK II. RAADPLEGINGEN, BEZOEKEN EN ADVIEZEN</w:t>
            </w:r>
            <w:r w:rsidR="007630BD">
              <w:rPr>
                <w:rFonts w:ascii="Arial" w:hAnsi="Arial"/>
                <w:b/>
                <w:sz w:val="24"/>
              </w:rPr>
              <w:t>,</w:t>
            </w:r>
            <w:r>
              <w:rPr>
                <w:rFonts w:ascii="Arial" w:hAnsi="Arial"/>
                <w:b/>
                <w:sz w:val="24"/>
              </w:rPr>
              <w:t xml:space="preserve"> PSYCHOTHERAPIEEN EN ANDERE VERSTREKKINGEN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Art. 2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Pr="00FD0D13" w:rsidRDefault="008C362E" w:rsidP="007415F4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</w:rPr>
            </w:pPr>
            <w:r w:rsidRPr="00FD0D13">
              <w:rPr>
                <w:rFonts w:ascii="Arial" w:hAnsi="Arial"/>
              </w:rPr>
              <w:t>Advies</w:t>
            </w:r>
          </w:p>
        </w:tc>
        <w:tc>
          <w:tcPr>
            <w:tcW w:w="1417" w:type="dxa"/>
          </w:tcPr>
          <w:p w:rsidR="0015670C" w:rsidRDefault="008C362E" w:rsidP="00003BCD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8C362E" w:rsidTr="004E6542">
        <w:trPr>
          <w:cantSplit/>
        </w:trPr>
        <w:tc>
          <w:tcPr>
            <w:tcW w:w="709" w:type="dxa"/>
          </w:tcPr>
          <w:p w:rsidR="008C362E" w:rsidRDefault="008C362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8C362E" w:rsidRPr="00FD0D13" w:rsidRDefault="008C362E" w:rsidP="007415F4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</w:rPr>
            </w:pPr>
            <w:r w:rsidRPr="00FD0D13">
              <w:rPr>
                <w:rFonts w:ascii="Arial" w:hAnsi="Arial"/>
              </w:rPr>
              <w:t>Raadplegingen in de spreekkamer</w:t>
            </w:r>
          </w:p>
        </w:tc>
        <w:tc>
          <w:tcPr>
            <w:tcW w:w="1417" w:type="dxa"/>
          </w:tcPr>
          <w:p w:rsidR="008C362E" w:rsidRDefault="008C362E" w:rsidP="00003BCD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9</w:t>
            </w:r>
          </w:p>
        </w:tc>
      </w:tr>
      <w:tr w:rsidR="008C362E" w:rsidTr="004E6542">
        <w:trPr>
          <w:cantSplit/>
        </w:trPr>
        <w:tc>
          <w:tcPr>
            <w:tcW w:w="709" w:type="dxa"/>
          </w:tcPr>
          <w:p w:rsidR="008C362E" w:rsidRDefault="008C362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8C362E" w:rsidRPr="00FD0D13" w:rsidRDefault="008C362E" w:rsidP="007415F4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</w:rPr>
            </w:pPr>
            <w:r w:rsidRPr="00FD0D13">
              <w:rPr>
                <w:rFonts w:ascii="Arial" w:hAnsi="Arial"/>
              </w:rPr>
              <w:t>Bezoeken</w:t>
            </w:r>
          </w:p>
        </w:tc>
        <w:tc>
          <w:tcPr>
            <w:tcW w:w="1417" w:type="dxa"/>
          </w:tcPr>
          <w:p w:rsidR="008C362E" w:rsidRDefault="008C362E" w:rsidP="00812EB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 tot 1</w:t>
            </w:r>
            <w:r w:rsidR="00812EB3">
              <w:rPr>
                <w:rFonts w:ascii="Arial" w:hAnsi="Arial"/>
              </w:rPr>
              <w:t>4</w:t>
            </w:r>
          </w:p>
        </w:tc>
      </w:tr>
      <w:tr w:rsidR="008C362E" w:rsidTr="004E6542">
        <w:trPr>
          <w:cantSplit/>
        </w:trPr>
        <w:tc>
          <w:tcPr>
            <w:tcW w:w="709" w:type="dxa"/>
          </w:tcPr>
          <w:p w:rsidR="008C362E" w:rsidRDefault="008C362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8C362E" w:rsidRPr="00FD0D13" w:rsidRDefault="008C362E" w:rsidP="007415F4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</w:rPr>
            </w:pPr>
            <w:r w:rsidRPr="00FD0D13">
              <w:rPr>
                <w:rFonts w:ascii="Arial" w:hAnsi="Arial"/>
              </w:rPr>
              <w:t>Psychotherapieën</w:t>
            </w:r>
          </w:p>
        </w:tc>
        <w:tc>
          <w:tcPr>
            <w:tcW w:w="1417" w:type="dxa"/>
          </w:tcPr>
          <w:p w:rsidR="008C362E" w:rsidRDefault="008C362E" w:rsidP="00003BCD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14 en 15</w:t>
            </w:r>
          </w:p>
        </w:tc>
      </w:tr>
      <w:tr w:rsidR="008C362E" w:rsidTr="004E6542">
        <w:trPr>
          <w:cantSplit/>
        </w:trPr>
        <w:tc>
          <w:tcPr>
            <w:tcW w:w="709" w:type="dxa"/>
          </w:tcPr>
          <w:p w:rsidR="008C362E" w:rsidRDefault="008C362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8C362E" w:rsidRPr="00FD0D13" w:rsidRDefault="008C362E" w:rsidP="007415F4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</w:rPr>
            </w:pPr>
            <w:proofErr w:type="spellStart"/>
            <w:r w:rsidRPr="00FD0D13">
              <w:rPr>
                <w:rFonts w:ascii="Arial" w:hAnsi="Arial"/>
              </w:rPr>
              <w:t>Kinder-en</w:t>
            </w:r>
            <w:proofErr w:type="spellEnd"/>
            <w:r w:rsidRPr="00FD0D13">
              <w:rPr>
                <w:rFonts w:ascii="Arial" w:hAnsi="Arial"/>
              </w:rPr>
              <w:t xml:space="preserve"> jeugdpsychiatrie</w:t>
            </w:r>
          </w:p>
        </w:tc>
        <w:tc>
          <w:tcPr>
            <w:tcW w:w="1417" w:type="dxa"/>
          </w:tcPr>
          <w:p w:rsidR="008C362E" w:rsidRDefault="008C362E" w:rsidP="001A2EDD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15 </w:t>
            </w:r>
            <w:r w:rsidR="001A2EDD">
              <w:rPr>
                <w:rFonts w:ascii="Arial" w:hAnsi="Arial"/>
              </w:rPr>
              <w:t>tot</w:t>
            </w:r>
            <w:r>
              <w:rPr>
                <w:rFonts w:ascii="Arial" w:hAnsi="Arial"/>
              </w:rPr>
              <w:t xml:space="preserve"> 1</w:t>
            </w:r>
            <w:r w:rsidR="00FD3E24">
              <w:rPr>
                <w:rFonts w:ascii="Arial" w:hAnsi="Arial"/>
              </w:rPr>
              <w:t>7</w:t>
            </w:r>
          </w:p>
        </w:tc>
      </w:tr>
      <w:tr w:rsidR="008C362E" w:rsidTr="004E6542">
        <w:trPr>
          <w:cantSplit/>
        </w:trPr>
        <w:tc>
          <w:tcPr>
            <w:tcW w:w="709" w:type="dxa"/>
          </w:tcPr>
          <w:p w:rsidR="008C362E" w:rsidRDefault="008C362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8C362E" w:rsidRPr="00FD0D13" w:rsidRDefault="008C362E" w:rsidP="007415F4">
            <w:pPr>
              <w:numPr>
                <w:ilvl w:val="0"/>
                <w:numId w:val="1"/>
              </w:numPr>
              <w:tabs>
                <w:tab w:val="left" w:pos="459"/>
              </w:tabs>
              <w:spacing w:line="240" w:lineRule="atLeast"/>
              <w:ind w:left="34" w:firstLine="0"/>
              <w:rPr>
                <w:rFonts w:ascii="Arial" w:hAnsi="Arial"/>
              </w:rPr>
            </w:pPr>
            <w:r w:rsidRPr="00FD0D13">
              <w:rPr>
                <w:rFonts w:ascii="Arial" w:hAnsi="Arial"/>
              </w:rPr>
              <w:t>Algemene bepalingen</w:t>
            </w:r>
          </w:p>
        </w:tc>
        <w:tc>
          <w:tcPr>
            <w:tcW w:w="1417" w:type="dxa"/>
          </w:tcPr>
          <w:p w:rsidR="008C362E" w:rsidRDefault="008C362E" w:rsidP="00DB6E1A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4B7544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 </w:t>
            </w:r>
            <w:r w:rsidR="00DB6E1A">
              <w:rPr>
                <w:rFonts w:ascii="Arial" w:hAnsi="Arial"/>
              </w:rPr>
              <w:t>en</w:t>
            </w:r>
            <w:r>
              <w:rPr>
                <w:rFonts w:ascii="Arial" w:hAnsi="Arial"/>
              </w:rPr>
              <w:t xml:space="preserve"> 1</w:t>
            </w:r>
            <w:r w:rsidR="00031A5D">
              <w:rPr>
                <w:rFonts w:ascii="Arial" w:hAnsi="Arial"/>
              </w:rPr>
              <w:t>8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15670C" w:rsidRDefault="0015670C" w:rsidP="00192EA9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939" w:type="dxa"/>
            <w:gridSpan w:val="2"/>
          </w:tcPr>
          <w:p w:rsidR="0015670C" w:rsidRDefault="0015670C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HOOFDSTUK III. GEWONE GENEESKUNDIGE HULP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  <w:trHeight w:val="218"/>
        </w:trPr>
        <w:tc>
          <w:tcPr>
            <w:tcW w:w="7939" w:type="dxa"/>
            <w:gridSpan w:val="2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1</w:t>
            </w:r>
            <w:r>
              <w:rPr>
                <w:rFonts w:ascii="Arial" w:hAnsi="Arial"/>
                <w:b/>
                <w:i/>
              </w:rPr>
              <w:t>.</w:t>
            </w:r>
            <w:r>
              <w:rPr>
                <w:rFonts w:ascii="Arial" w:hAnsi="Arial"/>
              </w:rPr>
              <w:t xml:space="preserve"> Technische geneeskundige verstrekkingen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3</w:t>
            </w:r>
            <w:r>
              <w:rPr>
                <w:rFonts w:ascii="Arial" w:hAnsi="Arial"/>
              </w:rPr>
              <w:t xml:space="preserve"> § 1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C439E1" w:rsidRPr="00C439E1" w:rsidTr="004E6542">
        <w:trPr>
          <w:cantSplit/>
        </w:trPr>
        <w:tc>
          <w:tcPr>
            <w:tcW w:w="709" w:type="dxa"/>
          </w:tcPr>
          <w:p w:rsidR="007415F4" w:rsidRPr="00C439E1" w:rsidRDefault="007415F4" w:rsidP="007415F4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7415F4" w:rsidRPr="00C439E1" w:rsidRDefault="00287535" w:rsidP="004E6542">
            <w:pPr>
              <w:numPr>
                <w:ilvl w:val="0"/>
                <w:numId w:val="2"/>
              </w:numPr>
              <w:tabs>
                <w:tab w:val="left" w:pos="459"/>
              </w:tabs>
              <w:spacing w:line="240" w:lineRule="atLeast"/>
              <w:ind w:left="459" w:hanging="425"/>
              <w:rPr>
                <w:rFonts w:ascii="Arial" w:hAnsi="Arial"/>
              </w:rPr>
            </w:pPr>
            <w:r w:rsidRPr="00C439E1">
              <w:rPr>
                <w:rFonts w:ascii="Arial" w:hAnsi="Arial" w:cs="Arial"/>
              </w:rPr>
              <w:t xml:space="preserve">Gewone verstrekkingen, </w:t>
            </w:r>
            <w:proofErr w:type="spellStart"/>
            <w:r w:rsidRPr="00C439E1">
              <w:rPr>
                <w:rFonts w:ascii="Arial" w:hAnsi="Arial" w:cs="Arial"/>
              </w:rPr>
              <w:t>aanrekenbaar</w:t>
            </w:r>
            <w:proofErr w:type="spellEnd"/>
            <w:r w:rsidRPr="00C439E1">
              <w:rPr>
                <w:rFonts w:ascii="Arial" w:hAnsi="Arial" w:cs="Arial"/>
              </w:rPr>
              <w:t xml:space="preserve"> door elke arts</w:t>
            </w:r>
          </w:p>
        </w:tc>
        <w:tc>
          <w:tcPr>
            <w:tcW w:w="1417" w:type="dxa"/>
          </w:tcPr>
          <w:p w:rsidR="007415F4" w:rsidRPr="00C439E1" w:rsidRDefault="007415F4" w:rsidP="007415F4">
            <w:pPr>
              <w:spacing w:line="240" w:lineRule="atLeast"/>
              <w:jc w:val="right"/>
              <w:rPr>
                <w:rFonts w:ascii="Arial" w:hAnsi="Arial"/>
              </w:rPr>
            </w:pPr>
            <w:r w:rsidRPr="00C439E1">
              <w:rPr>
                <w:rFonts w:ascii="Arial" w:hAnsi="Arial"/>
              </w:rPr>
              <w:t>1 tot 7</w:t>
            </w:r>
          </w:p>
        </w:tc>
      </w:tr>
      <w:tr w:rsidR="00C439E1" w:rsidRPr="00C439E1" w:rsidTr="004E6542">
        <w:trPr>
          <w:cantSplit/>
        </w:trPr>
        <w:tc>
          <w:tcPr>
            <w:tcW w:w="709" w:type="dxa"/>
          </w:tcPr>
          <w:p w:rsidR="007415F4" w:rsidRPr="00C439E1" w:rsidRDefault="007415F4" w:rsidP="007415F4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7415F4" w:rsidRPr="00C439E1" w:rsidRDefault="00287535" w:rsidP="00287535">
            <w:pPr>
              <w:numPr>
                <w:ilvl w:val="0"/>
                <w:numId w:val="2"/>
              </w:numPr>
              <w:tabs>
                <w:tab w:val="left" w:pos="459"/>
              </w:tabs>
              <w:spacing w:line="240" w:lineRule="atLeast"/>
              <w:ind w:left="459" w:hanging="425"/>
              <w:jc w:val="both"/>
              <w:rPr>
                <w:rFonts w:ascii="Arial" w:hAnsi="Arial"/>
              </w:rPr>
            </w:pPr>
            <w:r w:rsidRPr="00C439E1">
              <w:rPr>
                <w:rFonts w:ascii="Arial" w:hAnsi="Arial" w:cs="Arial"/>
              </w:rPr>
              <w:t>Gewone verstrekkingen waarvoor de bekwaming van erkende huisarts is vereist</w:t>
            </w:r>
          </w:p>
        </w:tc>
        <w:tc>
          <w:tcPr>
            <w:tcW w:w="1417" w:type="dxa"/>
          </w:tcPr>
          <w:p w:rsidR="007415F4" w:rsidRPr="00C439E1" w:rsidRDefault="007415F4" w:rsidP="007415F4">
            <w:pPr>
              <w:spacing w:line="240" w:lineRule="atLeast"/>
              <w:jc w:val="right"/>
              <w:rPr>
                <w:rFonts w:ascii="Arial" w:hAnsi="Arial"/>
              </w:rPr>
            </w:pPr>
            <w:r w:rsidRPr="00C439E1">
              <w:rPr>
                <w:rFonts w:ascii="Arial" w:hAnsi="Arial"/>
              </w:rPr>
              <w:t>7 en 8</w:t>
            </w:r>
          </w:p>
        </w:tc>
      </w:tr>
      <w:tr w:rsidR="00C439E1" w:rsidRPr="00C439E1" w:rsidTr="004E6542">
        <w:trPr>
          <w:cantSplit/>
        </w:trPr>
        <w:tc>
          <w:tcPr>
            <w:tcW w:w="709" w:type="dxa"/>
          </w:tcPr>
          <w:p w:rsidR="007415F4" w:rsidRPr="00C439E1" w:rsidRDefault="007415F4" w:rsidP="007415F4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7415F4" w:rsidRPr="00C439E1" w:rsidRDefault="00287535" w:rsidP="00287535">
            <w:pPr>
              <w:numPr>
                <w:ilvl w:val="0"/>
                <w:numId w:val="2"/>
              </w:numPr>
              <w:tabs>
                <w:tab w:val="left" w:pos="459"/>
              </w:tabs>
              <w:spacing w:line="240" w:lineRule="atLeast"/>
              <w:ind w:left="459" w:hanging="425"/>
              <w:jc w:val="both"/>
              <w:rPr>
                <w:rFonts w:ascii="Arial" w:hAnsi="Arial"/>
              </w:rPr>
            </w:pPr>
            <w:r w:rsidRPr="00C439E1">
              <w:rPr>
                <w:rFonts w:ascii="Arial" w:hAnsi="Arial" w:cs="Arial"/>
              </w:rPr>
              <w:t>Gewone verstrekkingen waarvoor de bekwaming van geneesheer-specialist (B) is vereist</w:t>
            </w:r>
          </w:p>
        </w:tc>
        <w:tc>
          <w:tcPr>
            <w:tcW w:w="1417" w:type="dxa"/>
          </w:tcPr>
          <w:p w:rsidR="007415F4" w:rsidRPr="00C439E1" w:rsidRDefault="007415F4" w:rsidP="007415F4">
            <w:pPr>
              <w:spacing w:line="240" w:lineRule="atLeast"/>
              <w:jc w:val="right"/>
              <w:rPr>
                <w:rFonts w:ascii="Arial" w:hAnsi="Arial"/>
              </w:rPr>
            </w:pPr>
            <w:r w:rsidRPr="00C439E1">
              <w:rPr>
                <w:rFonts w:ascii="Arial" w:hAnsi="Arial"/>
              </w:rPr>
              <w:t>9 tot 12</w:t>
            </w:r>
          </w:p>
        </w:tc>
      </w:tr>
      <w:tr w:rsidR="00C439E1" w:rsidRPr="00C439E1" w:rsidTr="004E6542">
        <w:trPr>
          <w:cantSplit/>
        </w:trPr>
        <w:tc>
          <w:tcPr>
            <w:tcW w:w="709" w:type="dxa"/>
          </w:tcPr>
          <w:p w:rsidR="0015670C" w:rsidRPr="00C439E1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Pr="00C439E1" w:rsidRDefault="0015670C" w:rsidP="00287535">
            <w:pPr>
              <w:spacing w:line="240" w:lineRule="atLeast"/>
              <w:ind w:left="601"/>
              <w:rPr>
                <w:rFonts w:ascii="Arial" w:hAnsi="Arial"/>
              </w:rPr>
            </w:pPr>
            <w:r w:rsidRPr="00C439E1">
              <w:rPr>
                <w:rFonts w:ascii="Arial" w:hAnsi="Arial"/>
              </w:rPr>
              <w:t>§§ 2, 3, 4</w:t>
            </w:r>
            <w:r w:rsidR="00287535" w:rsidRPr="00C439E1">
              <w:rPr>
                <w:rFonts w:ascii="Arial" w:hAnsi="Arial"/>
              </w:rPr>
              <w:t>,</w:t>
            </w:r>
            <w:r w:rsidR="00564BCD" w:rsidRPr="00C439E1">
              <w:rPr>
                <w:rFonts w:ascii="Arial" w:hAnsi="Arial"/>
              </w:rPr>
              <w:t xml:space="preserve"> </w:t>
            </w:r>
            <w:r w:rsidR="00287535" w:rsidRPr="00C439E1">
              <w:rPr>
                <w:rFonts w:ascii="Arial" w:hAnsi="Arial"/>
              </w:rPr>
              <w:t>5</w:t>
            </w:r>
            <w:r w:rsidRPr="00C439E1">
              <w:rPr>
                <w:rFonts w:ascii="Arial" w:hAnsi="Arial"/>
              </w:rPr>
              <w:t xml:space="preserve"> en </w:t>
            </w:r>
            <w:r w:rsidR="00287535" w:rsidRPr="00C439E1">
              <w:rPr>
                <w:rFonts w:ascii="Arial" w:hAnsi="Arial"/>
              </w:rPr>
              <w:t>6</w:t>
            </w:r>
            <w:r w:rsidRPr="00C439E1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417" w:type="dxa"/>
          </w:tcPr>
          <w:p w:rsidR="0015670C" w:rsidRPr="00C439E1" w:rsidRDefault="0015670C" w:rsidP="003422F6">
            <w:pPr>
              <w:spacing w:line="240" w:lineRule="atLeast"/>
              <w:jc w:val="right"/>
              <w:rPr>
                <w:rFonts w:ascii="Arial" w:hAnsi="Arial"/>
              </w:rPr>
            </w:pPr>
            <w:r w:rsidRPr="00C439E1">
              <w:rPr>
                <w:rFonts w:ascii="Arial" w:hAnsi="Arial"/>
              </w:rPr>
              <w:t>1</w:t>
            </w:r>
            <w:r w:rsidR="00090093" w:rsidRPr="00C439E1">
              <w:rPr>
                <w:rFonts w:ascii="Arial" w:hAnsi="Arial"/>
              </w:rPr>
              <w:t>3</w:t>
            </w:r>
          </w:p>
        </w:tc>
      </w:tr>
      <w:tr w:rsidR="001A7380" w:rsidTr="004E6542">
        <w:trPr>
          <w:cantSplit/>
        </w:trPr>
        <w:tc>
          <w:tcPr>
            <w:tcW w:w="709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1A738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939" w:type="dxa"/>
            <w:gridSpan w:val="2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2.</w:t>
            </w:r>
            <w:r>
              <w:rPr>
                <w:rFonts w:ascii="Arial" w:hAnsi="Arial"/>
              </w:rPr>
              <w:t xml:space="preserve"> Tandverzorging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 w:rsidP="0091767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4</w:t>
            </w:r>
            <w:r>
              <w:rPr>
                <w:rFonts w:ascii="Arial" w:hAnsi="Arial"/>
              </w:rPr>
              <w:t xml:space="preserve"> §§ 1</w:t>
            </w:r>
            <w:r w:rsidR="00917679">
              <w:rPr>
                <w:rFonts w:ascii="Arial" w:hAnsi="Arial"/>
              </w:rPr>
              <w:t>, 2, 3 en 4</w:t>
            </w:r>
            <w:r>
              <w:rPr>
                <w:rFonts w:ascii="Arial" w:hAnsi="Arial"/>
              </w:rPr>
              <w:t>: Bekwaming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917679">
              <w:rPr>
                <w:rFonts w:ascii="Arial" w:hAnsi="Arial"/>
              </w:rPr>
              <w:t xml:space="preserve"> en 2</w:t>
            </w:r>
          </w:p>
        </w:tc>
      </w:tr>
      <w:tr w:rsidR="00956B48" w:rsidTr="004E6542">
        <w:trPr>
          <w:cantSplit/>
        </w:trPr>
        <w:tc>
          <w:tcPr>
            <w:tcW w:w="709" w:type="dxa"/>
          </w:tcPr>
          <w:p w:rsidR="00956B48" w:rsidRDefault="00956B48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956B48" w:rsidRDefault="00956B48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956B48" w:rsidRDefault="00956B48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  <w:trHeight w:val="247"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Art. 5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7357CD" w:rsidP="007357CD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 1</w:t>
            </w:r>
            <w:r w:rsidRPr="007415F4">
              <w:rPr>
                <w:rFonts w:ascii="Arial" w:hAnsi="Arial"/>
              </w:rPr>
              <w:tab/>
            </w:r>
            <w:r w:rsidR="00CA7AF6">
              <w:rPr>
                <w:rFonts w:ascii="Arial" w:hAnsi="Arial"/>
              </w:rPr>
              <w:t>Verstrekkingen tot de 1</w:t>
            </w:r>
            <w:r w:rsidR="00286788">
              <w:rPr>
                <w:rFonts w:ascii="Arial" w:hAnsi="Arial"/>
              </w:rPr>
              <w:t>8e</w:t>
            </w:r>
            <w:r w:rsidR="00CA7AF6">
              <w:rPr>
                <w:rFonts w:ascii="Arial" w:hAnsi="Arial"/>
              </w:rPr>
              <w:t xml:space="preserve"> verjaardag</w:t>
            </w:r>
          </w:p>
        </w:tc>
        <w:tc>
          <w:tcPr>
            <w:tcW w:w="1417" w:type="dxa"/>
          </w:tcPr>
          <w:p w:rsidR="0015670C" w:rsidRDefault="0015670C" w:rsidP="007270D4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CA7AF6">
              <w:rPr>
                <w:rFonts w:ascii="Arial" w:hAnsi="Arial"/>
              </w:rPr>
              <w:t xml:space="preserve"> tot </w:t>
            </w:r>
            <w:r w:rsidR="007270D4">
              <w:rPr>
                <w:rFonts w:ascii="Arial" w:hAnsi="Arial"/>
              </w:rPr>
              <w:t>10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CA7AF6" w:rsidP="007357CD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 2</w:t>
            </w:r>
            <w:r w:rsidR="007357CD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Verstrekkingen vanaf de 1</w:t>
            </w:r>
            <w:r w:rsidR="00286788">
              <w:rPr>
                <w:rFonts w:ascii="Arial" w:hAnsi="Arial"/>
              </w:rPr>
              <w:t>8</w:t>
            </w:r>
            <w:r w:rsidR="00095936">
              <w:rPr>
                <w:rFonts w:ascii="Arial" w:hAnsi="Arial"/>
              </w:rPr>
              <w:t>e</w:t>
            </w:r>
            <w:r>
              <w:rPr>
                <w:rFonts w:ascii="Arial" w:hAnsi="Arial"/>
              </w:rPr>
              <w:t xml:space="preserve"> verjaardag</w:t>
            </w:r>
          </w:p>
        </w:tc>
        <w:tc>
          <w:tcPr>
            <w:tcW w:w="1417" w:type="dxa"/>
          </w:tcPr>
          <w:p w:rsidR="0015670C" w:rsidRDefault="007270D4" w:rsidP="005C772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="00CA7AF6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2</w:t>
            </w:r>
            <w:r w:rsidR="005C7729">
              <w:rPr>
                <w:rFonts w:ascii="Arial" w:hAnsi="Arial"/>
              </w:rPr>
              <w:t>1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CA7AF6" w:rsidP="007357CD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 3</w:t>
            </w:r>
            <w:r w:rsidR="007357CD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Overige verstrekkingen</w:t>
            </w:r>
            <w:r w:rsidR="004A63E5">
              <w:rPr>
                <w:rFonts w:ascii="Arial" w:hAnsi="Arial"/>
              </w:rPr>
              <w:t xml:space="preserve"> : Orthodontie</w:t>
            </w:r>
          </w:p>
        </w:tc>
        <w:tc>
          <w:tcPr>
            <w:tcW w:w="1417" w:type="dxa"/>
          </w:tcPr>
          <w:p w:rsidR="0015670C" w:rsidRDefault="007270D4" w:rsidP="007270D4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21 en 22</w:t>
            </w: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8730FA" w:rsidP="00A076EB">
            <w:pPr>
              <w:spacing w:line="240" w:lineRule="atLeast"/>
              <w:ind w:left="459" w:hanging="459"/>
              <w:rPr>
                <w:rFonts w:ascii="Arial" w:hAnsi="Arial"/>
              </w:rPr>
            </w:pPr>
            <w:r w:rsidRPr="00942D45">
              <w:rPr>
                <w:rFonts w:ascii="Arial" w:hAnsi="Arial" w:cs="Arial"/>
                <w:lang w:eastAsia="nl-BE"/>
              </w:rPr>
              <w:t>§ 4</w:t>
            </w:r>
            <w:r w:rsidR="007357CD" w:rsidRPr="007415F4">
              <w:rPr>
                <w:rFonts w:ascii="Arial" w:hAnsi="Arial"/>
              </w:rPr>
              <w:tab/>
            </w:r>
            <w:r w:rsidRPr="00942D45">
              <w:rPr>
                <w:rFonts w:ascii="Arial" w:hAnsi="Arial" w:cs="Arial"/>
                <w:lang w:eastAsia="nl-BE"/>
              </w:rPr>
              <w:t>Bijkomend honorarium voor de dringende technische verstrekkingen</w:t>
            </w:r>
          </w:p>
        </w:tc>
        <w:tc>
          <w:tcPr>
            <w:tcW w:w="1417" w:type="dxa"/>
          </w:tcPr>
          <w:p w:rsidR="0015670C" w:rsidRDefault="007270D4" w:rsidP="0047795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22</w:t>
            </w:r>
            <w:r w:rsidR="00477957">
              <w:rPr>
                <w:rFonts w:ascii="Arial" w:hAnsi="Arial"/>
              </w:rPr>
              <w:t xml:space="preserve"> en 23</w:t>
            </w:r>
          </w:p>
        </w:tc>
      </w:tr>
      <w:tr w:rsidR="008730FA" w:rsidTr="004E6542">
        <w:trPr>
          <w:cantSplit/>
        </w:trPr>
        <w:tc>
          <w:tcPr>
            <w:tcW w:w="709" w:type="dxa"/>
          </w:tcPr>
          <w:p w:rsidR="008730FA" w:rsidRDefault="008730FA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8730FA" w:rsidRPr="00942D45" w:rsidRDefault="008730FA">
            <w:pPr>
              <w:spacing w:line="240" w:lineRule="atLeast"/>
              <w:rPr>
                <w:rFonts w:ascii="Arial" w:hAnsi="Arial" w:cs="Arial"/>
                <w:lang w:eastAsia="nl-BE"/>
              </w:rPr>
            </w:pPr>
          </w:p>
        </w:tc>
        <w:tc>
          <w:tcPr>
            <w:tcW w:w="1417" w:type="dxa"/>
          </w:tcPr>
          <w:p w:rsidR="008730FA" w:rsidRDefault="008730FA" w:rsidP="008730FA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6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4E6542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Default="00C439E1" w:rsidP="00C439E1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7415F4">
              <w:rPr>
                <w:rFonts w:ascii="Arial" w:hAnsi="Arial"/>
              </w:rPr>
              <w:tab/>
            </w:r>
            <w:r w:rsidR="0015670C">
              <w:rPr>
                <w:rFonts w:ascii="Arial" w:hAnsi="Arial"/>
              </w:rPr>
              <w:t xml:space="preserve">Toepassingsregelen: </w:t>
            </w:r>
          </w:p>
        </w:tc>
        <w:tc>
          <w:tcPr>
            <w:tcW w:w="1417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RPr="00346FF7" w:rsidTr="004E6542">
        <w:trPr>
          <w:cantSplit/>
        </w:trPr>
        <w:tc>
          <w:tcPr>
            <w:tcW w:w="709" w:type="dxa"/>
          </w:tcPr>
          <w:p w:rsidR="0015670C" w:rsidRPr="00346FF7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Pr="00346FF7" w:rsidRDefault="00C439E1" w:rsidP="003C4A5A">
            <w:pPr>
              <w:tabs>
                <w:tab w:val="left" w:pos="1168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 xml:space="preserve">§§ 1 tot 2ter </w:t>
            </w:r>
            <w:r w:rsidR="003C4A5A" w:rsidRPr="00346FF7">
              <w:rPr>
                <w:rFonts w:ascii="Arial" w:hAnsi="Arial"/>
                <w:lang w:val="fr-BE"/>
              </w:rPr>
              <w:tab/>
            </w:r>
            <w:r w:rsidR="0015670C" w:rsidRPr="00346FF7">
              <w:rPr>
                <w:rFonts w:ascii="Arial" w:hAnsi="Arial"/>
              </w:rPr>
              <w:t>- Algemeenheden;</w:t>
            </w:r>
          </w:p>
        </w:tc>
        <w:tc>
          <w:tcPr>
            <w:tcW w:w="1417" w:type="dxa"/>
          </w:tcPr>
          <w:p w:rsidR="0015670C" w:rsidRPr="00346FF7" w:rsidRDefault="0015670C" w:rsidP="00763A69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671A7E" w:rsidRPr="00346FF7">
              <w:rPr>
                <w:rFonts w:ascii="Arial" w:hAnsi="Arial"/>
              </w:rPr>
              <w:t xml:space="preserve"> </w:t>
            </w:r>
            <w:r w:rsidR="00763A69" w:rsidRPr="00346FF7">
              <w:rPr>
                <w:rFonts w:ascii="Arial" w:hAnsi="Arial"/>
              </w:rPr>
              <w:t>tot 3</w:t>
            </w:r>
          </w:p>
        </w:tc>
      </w:tr>
      <w:tr w:rsidR="00C439E1" w:rsidRPr="00346FF7" w:rsidTr="004E6542">
        <w:trPr>
          <w:cantSplit/>
        </w:trPr>
        <w:tc>
          <w:tcPr>
            <w:tcW w:w="709" w:type="dxa"/>
          </w:tcPr>
          <w:p w:rsidR="00C439E1" w:rsidRPr="00346FF7" w:rsidRDefault="00C439E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C439E1" w:rsidRPr="00346FF7" w:rsidRDefault="00C439E1" w:rsidP="00346FF7">
            <w:pPr>
              <w:tabs>
                <w:tab w:val="left" w:pos="1168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  <w:lang w:val="fr-BE"/>
              </w:rPr>
              <w:t>§ 3</w:t>
            </w:r>
            <w:r w:rsidRPr="00346FF7">
              <w:rPr>
                <w:rFonts w:ascii="Arial" w:hAnsi="Arial"/>
                <w:lang w:val="fr-BE"/>
              </w:rPr>
              <w:tab/>
              <w:t xml:space="preserve">- </w:t>
            </w:r>
            <w:proofErr w:type="spellStart"/>
            <w:r w:rsidRPr="00346FF7">
              <w:rPr>
                <w:rFonts w:ascii="Arial" w:hAnsi="Arial"/>
                <w:lang w:val="fr-BE"/>
              </w:rPr>
              <w:t>Geschrapt</w:t>
            </w:r>
            <w:proofErr w:type="spellEnd"/>
            <w:r w:rsidR="00346FF7" w:rsidRPr="00346FF7">
              <w:rPr>
                <w:rFonts w:ascii="Arial" w:hAnsi="Arial"/>
                <w:lang w:val="fr-BE"/>
              </w:rPr>
              <w:t>;</w:t>
            </w:r>
          </w:p>
        </w:tc>
        <w:tc>
          <w:tcPr>
            <w:tcW w:w="1417" w:type="dxa"/>
          </w:tcPr>
          <w:p w:rsidR="00C439E1" w:rsidRPr="00346FF7" w:rsidRDefault="00C439E1" w:rsidP="00763A69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415F4" w:rsidRPr="00346FF7" w:rsidTr="004E6542">
        <w:trPr>
          <w:cantSplit/>
        </w:trPr>
        <w:tc>
          <w:tcPr>
            <w:tcW w:w="709" w:type="dxa"/>
          </w:tcPr>
          <w:p w:rsidR="007415F4" w:rsidRPr="00346FF7" w:rsidRDefault="007415F4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7415F4" w:rsidRPr="00346FF7" w:rsidRDefault="00C439E1" w:rsidP="00C439E1">
            <w:pPr>
              <w:tabs>
                <w:tab w:val="left" w:pos="1168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 xml:space="preserve">§§ 3bis tot 4quater </w:t>
            </w:r>
            <w:r w:rsidR="007415F4" w:rsidRPr="00346FF7">
              <w:rPr>
                <w:rFonts w:ascii="Arial" w:hAnsi="Arial"/>
              </w:rPr>
              <w:t>- Extracties en tandvullingen;</w:t>
            </w:r>
          </w:p>
        </w:tc>
        <w:tc>
          <w:tcPr>
            <w:tcW w:w="1417" w:type="dxa"/>
          </w:tcPr>
          <w:p w:rsidR="007415F4" w:rsidRPr="00346FF7" w:rsidRDefault="007415F4" w:rsidP="004B68F5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 xml:space="preserve">3 tot </w:t>
            </w:r>
            <w:r w:rsidR="004B68F5" w:rsidRPr="00346FF7">
              <w:rPr>
                <w:rFonts w:ascii="Arial" w:hAnsi="Arial"/>
              </w:rPr>
              <w:t>6</w:t>
            </w:r>
          </w:p>
        </w:tc>
      </w:tr>
      <w:tr w:rsidR="0015670C" w:rsidRPr="00346FF7" w:rsidTr="004E6542">
        <w:trPr>
          <w:cantSplit/>
        </w:trPr>
        <w:tc>
          <w:tcPr>
            <w:tcW w:w="709" w:type="dxa"/>
          </w:tcPr>
          <w:p w:rsidR="0015670C" w:rsidRPr="00346FF7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Pr="00346FF7" w:rsidRDefault="00C439E1" w:rsidP="00346FF7">
            <w:pPr>
              <w:tabs>
                <w:tab w:val="left" w:pos="1168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§ 5</w:t>
            </w:r>
            <w:r w:rsidRPr="00346FF7">
              <w:rPr>
                <w:rFonts w:ascii="Arial" w:hAnsi="Arial"/>
              </w:rPr>
              <w:tab/>
              <w:t xml:space="preserve">- </w:t>
            </w:r>
            <w:r w:rsidR="00C44894" w:rsidRPr="00346FF7">
              <w:rPr>
                <w:rFonts w:ascii="Arial" w:hAnsi="Arial"/>
              </w:rPr>
              <w:t>Uitneembare partiële en volledige p</w:t>
            </w:r>
            <w:r w:rsidR="0015670C" w:rsidRPr="00346FF7">
              <w:rPr>
                <w:rFonts w:ascii="Arial" w:hAnsi="Arial"/>
              </w:rPr>
              <w:t>rothesen;</w:t>
            </w:r>
          </w:p>
        </w:tc>
        <w:tc>
          <w:tcPr>
            <w:tcW w:w="1417" w:type="dxa"/>
          </w:tcPr>
          <w:p w:rsidR="0015670C" w:rsidRPr="00346FF7" w:rsidRDefault="004B68F5" w:rsidP="004B68F5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6</w:t>
            </w:r>
            <w:r w:rsidR="0015670C" w:rsidRPr="00346FF7">
              <w:rPr>
                <w:rFonts w:ascii="Arial" w:hAnsi="Arial"/>
              </w:rPr>
              <w:t xml:space="preserve"> tot </w:t>
            </w:r>
            <w:r w:rsidRPr="00346FF7">
              <w:rPr>
                <w:rFonts w:ascii="Arial" w:hAnsi="Arial"/>
              </w:rPr>
              <w:t>9</w:t>
            </w:r>
          </w:p>
        </w:tc>
      </w:tr>
      <w:tr w:rsidR="006B27F0" w:rsidRPr="00346FF7" w:rsidTr="004E6542">
        <w:trPr>
          <w:cantSplit/>
        </w:trPr>
        <w:tc>
          <w:tcPr>
            <w:tcW w:w="709" w:type="dxa"/>
          </w:tcPr>
          <w:p w:rsidR="006B27F0" w:rsidRPr="00346FF7" w:rsidRDefault="006B27F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6B27F0" w:rsidRPr="00346FF7" w:rsidRDefault="00C439E1" w:rsidP="00346FF7">
            <w:pPr>
              <w:tabs>
                <w:tab w:val="left" w:pos="1168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  <w:lang w:val="fr-BE"/>
              </w:rPr>
              <w:t>§ 5bis</w:t>
            </w:r>
            <w:r w:rsidRPr="00346FF7">
              <w:rPr>
                <w:rFonts w:ascii="Arial" w:hAnsi="Arial"/>
                <w:lang w:val="fr-BE"/>
              </w:rPr>
              <w:tab/>
            </w:r>
            <w:r w:rsidR="007415F4" w:rsidRPr="00346FF7">
              <w:rPr>
                <w:rFonts w:ascii="Arial" w:hAnsi="Arial"/>
              </w:rPr>
              <w:t>-</w:t>
            </w:r>
            <w:r w:rsidR="006B27F0" w:rsidRPr="00346FF7">
              <w:rPr>
                <w:rFonts w:ascii="Arial" w:hAnsi="Arial"/>
              </w:rPr>
              <w:t xml:space="preserve"> Orale implantaten;</w:t>
            </w:r>
          </w:p>
        </w:tc>
        <w:tc>
          <w:tcPr>
            <w:tcW w:w="1417" w:type="dxa"/>
          </w:tcPr>
          <w:p w:rsidR="006B27F0" w:rsidRPr="00346FF7" w:rsidRDefault="006B27F0" w:rsidP="000E1085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9</w:t>
            </w:r>
            <w:r w:rsidR="004B68F5" w:rsidRPr="00346FF7">
              <w:rPr>
                <w:rFonts w:ascii="Arial" w:hAnsi="Arial"/>
              </w:rPr>
              <w:t xml:space="preserve"> en 10</w:t>
            </w:r>
          </w:p>
        </w:tc>
      </w:tr>
      <w:tr w:rsidR="0015670C" w:rsidRPr="00346FF7" w:rsidTr="004E6542">
        <w:trPr>
          <w:cantSplit/>
        </w:trPr>
        <w:tc>
          <w:tcPr>
            <w:tcW w:w="709" w:type="dxa"/>
          </w:tcPr>
          <w:p w:rsidR="0015670C" w:rsidRPr="00346FF7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Pr="00346FF7" w:rsidRDefault="00C439E1" w:rsidP="00346FF7">
            <w:pPr>
              <w:tabs>
                <w:tab w:val="left" w:pos="1168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  <w:lang w:val="fr-BE"/>
              </w:rPr>
              <w:t>§ 6</w:t>
            </w:r>
            <w:r w:rsidRPr="00346FF7">
              <w:rPr>
                <w:rFonts w:ascii="Arial" w:hAnsi="Arial"/>
                <w:lang w:val="fr-BE"/>
              </w:rPr>
              <w:tab/>
            </w:r>
            <w:r w:rsidR="00570113" w:rsidRPr="00346FF7">
              <w:rPr>
                <w:rFonts w:ascii="Arial" w:hAnsi="Arial"/>
              </w:rPr>
              <w:t xml:space="preserve">- </w:t>
            </w:r>
            <w:proofErr w:type="spellStart"/>
            <w:r w:rsidR="00570113" w:rsidRPr="00346FF7">
              <w:rPr>
                <w:rFonts w:ascii="Arial" w:hAnsi="Arial"/>
              </w:rPr>
              <w:t>Orthodontische</w:t>
            </w:r>
            <w:proofErr w:type="spellEnd"/>
            <w:r w:rsidR="00570113" w:rsidRPr="00346FF7">
              <w:rPr>
                <w:rFonts w:ascii="Arial" w:hAnsi="Arial"/>
              </w:rPr>
              <w:t xml:space="preserve"> behandelingen;</w:t>
            </w:r>
          </w:p>
        </w:tc>
        <w:tc>
          <w:tcPr>
            <w:tcW w:w="1417" w:type="dxa"/>
          </w:tcPr>
          <w:p w:rsidR="0015670C" w:rsidRPr="00346FF7" w:rsidRDefault="004B68F5" w:rsidP="004B68F5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10</w:t>
            </w:r>
            <w:r w:rsidR="0015670C" w:rsidRPr="00346FF7">
              <w:rPr>
                <w:rFonts w:ascii="Arial" w:hAnsi="Arial"/>
              </w:rPr>
              <w:t xml:space="preserve"> tot </w:t>
            </w:r>
            <w:r w:rsidR="00B02191" w:rsidRPr="00346FF7">
              <w:rPr>
                <w:rFonts w:ascii="Arial" w:hAnsi="Arial"/>
              </w:rPr>
              <w:t>1</w:t>
            </w:r>
            <w:r w:rsidR="00763A69" w:rsidRPr="00346FF7">
              <w:rPr>
                <w:rFonts w:ascii="Arial" w:hAnsi="Arial"/>
              </w:rPr>
              <w:t>9</w:t>
            </w:r>
          </w:p>
        </w:tc>
      </w:tr>
      <w:tr w:rsidR="00C439E1" w:rsidRPr="00346FF7" w:rsidTr="004E6542">
        <w:trPr>
          <w:cantSplit/>
        </w:trPr>
        <w:tc>
          <w:tcPr>
            <w:tcW w:w="709" w:type="dxa"/>
          </w:tcPr>
          <w:p w:rsidR="00C439E1" w:rsidRPr="00346FF7" w:rsidRDefault="00C439E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C439E1" w:rsidRPr="00346FF7" w:rsidRDefault="00C439E1" w:rsidP="003925AA">
            <w:pPr>
              <w:tabs>
                <w:tab w:val="left" w:pos="1168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  <w:lang w:val="fr-BE"/>
              </w:rPr>
              <w:t xml:space="preserve">§§ 7 </w:t>
            </w:r>
            <w:proofErr w:type="spellStart"/>
            <w:r w:rsidR="003925AA">
              <w:rPr>
                <w:rFonts w:ascii="Arial" w:hAnsi="Arial"/>
                <w:lang w:val="fr-BE"/>
              </w:rPr>
              <w:t>tot</w:t>
            </w:r>
            <w:proofErr w:type="spellEnd"/>
            <w:r w:rsidRPr="00346FF7">
              <w:rPr>
                <w:rFonts w:ascii="Arial" w:hAnsi="Arial"/>
                <w:lang w:val="fr-BE"/>
              </w:rPr>
              <w:t xml:space="preserve"> 16</w:t>
            </w:r>
            <w:r w:rsidRPr="00346FF7">
              <w:rPr>
                <w:rFonts w:ascii="Arial" w:hAnsi="Arial"/>
                <w:lang w:val="fr-BE"/>
              </w:rPr>
              <w:tab/>
              <w:t xml:space="preserve">- </w:t>
            </w:r>
            <w:proofErr w:type="spellStart"/>
            <w:r w:rsidRPr="00346FF7">
              <w:rPr>
                <w:rFonts w:ascii="Arial" w:hAnsi="Arial"/>
                <w:lang w:val="fr-BE"/>
              </w:rPr>
              <w:t>Geschrapt</w:t>
            </w:r>
            <w:proofErr w:type="spellEnd"/>
            <w:r w:rsidR="00346FF7" w:rsidRPr="00346FF7">
              <w:rPr>
                <w:rFonts w:ascii="Arial" w:hAnsi="Arial"/>
                <w:lang w:val="fr-BE"/>
              </w:rPr>
              <w:t>;</w:t>
            </w:r>
          </w:p>
        </w:tc>
        <w:tc>
          <w:tcPr>
            <w:tcW w:w="1417" w:type="dxa"/>
          </w:tcPr>
          <w:p w:rsidR="00C439E1" w:rsidRPr="00346FF7" w:rsidRDefault="00C439E1" w:rsidP="004B68F5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RPr="00346FF7" w:rsidTr="004E6542">
        <w:trPr>
          <w:cantSplit/>
        </w:trPr>
        <w:tc>
          <w:tcPr>
            <w:tcW w:w="709" w:type="dxa"/>
          </w:tcPr>
          <w:p w:rsidR="0015670C" w:rsidRPr="00346FF7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5670C" w:rsidRPr="00346FF7" w:rsidRDefault="00C439E1" w:rsidP="00346FF7">
            <w:pPr>
              <w:tabs>
                <w:tab w:val="left" w:pos="1026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  <w:lang w:val="fr-BE"/>
              </w:rPr>
              <w:t xml:space="preserve">§ 17 </w:t>
            </w:r>
            <w:r w:rsidR="00346FF7" w:rsidRPr="00346FF7">
              <w:rPr>
                <w:rFonts w:ascii="Arial" w:hAnsi="Arial"/>
                <w:lang w:val="fr-BE"/>
              </w:rPr>
              <w:t>en</w:t>
            </w:r>
            <w:r w:rsidRPr="00346FF7">
              <w:rPr>
                <w:rFonts w:ascii="Arial" w:hAnsi="Arial"/>
                <w:lang w:val="fr-BE"/>
              </w:rPr>
              <w:t xml:space="preserve"> 17bis</w:t>
            </w:r>
            <w:r w:rsidRPr="00346FF7">
              <w:rPr>
                <w:rFonts w:ascii="Arial" w:hAnsi="Arial"/>
              </w:rPr>
              <w:t xml:space="preserve"> </w:t>
            </w:r>
            <w:r w:rsidR="007415F4" w:rsidRPr="00346FF7">
              <w:rPr>
                <w:rFonts w:ascii="Arial" w:hAnsi="Arial"/>
              </w:rPr>
              <w:t>-</w:t>
            </w:r>
            <w:r w:rsidR="0015670C" w:rsidRPr="00346FF7">
              <w:rPr>
                <w:rFonts w:ascii="Arial" w:hAnsi="Arial"/>
              </w:rPr>
              <w:t xml:space="preserve"> Radiografieën</w:t>
            </w:r>
            <w:r w:rsidR="004810F4" w:rsidRPr="00346FF7">
              <w:rPr>
                <w:rFonts w:ascii="Arial" w:hAnsi="Arial"/>
              </w:rPr>
              <w:t>;</w:t>
            </w:r>
          </w:p>
        </w:tc>
        <w:tc>
          <w:tcPr>
            <w:tcW w:w="1417" w:type="dxa"/>
          </w:tcPr>
          <w:p w:rsidR="0015670C" w:rsidRPr="00346FF7" w:rsidRDefault="00C44894" w:rsidP="004B68F5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40403F" w:rsidRPr="00346FF7">
              <w:rPr>
                <w:rFonts w:ascii="Arial" w:hAnsi="Arial"/>
              </w:rPr>
              <w:t>9</w:t>
            </w:r>
            <w:r w:rsidR="006B06D4" w:rsidRPr="00346FF7">
              <w:rPr>
                <w:rFonts w:ascii="Arial" w:hAnsi="Arial"/>
              </w:rPr>
              <w:t xml:space="preserve"> </w:t>
            </w:r>
            <w:r w:rsidR="00957DB1" w:rsidRPr="00346FF7">
              <w:rPr>
                <w:rFonts w:ascii="Arial" w:hAnsi="Arial"/>
              </w:rPr>
              <w:t>tot</w:t>
            </w:r>
            <w:r w:rsidR="007D5480" w:rsidRPr="00346FF7">
              <w:rPr>
                <w:rFonts w:ascii="Arial" w:hAnsi="Arial"/>
              </w:rPr>
              <w:t xml:space="preserve"> </w:t>
            </w:r>
            <w:r w:rsidR="004B68F5" w:rsidRPr="00346FF7">
              <w:rPr>
                <w:rFonts w:ascii="Arial" w:hAnsi="Arial"/>
              </w:rPr>
              <w:t>22</w:t>
            </w:r>
          </w:p>
        </w:tc>
      </w:tr>
      <w:tr w:rsidR="00CA00A9" w:rsidRPr="00346FF7" w:rsidTr="004E6542">
        <w:trPr>
          <w:cantSplit/>
        </w:trPr>
        <w:tc>
          <w:tcPr>
            <w:tcW w:w="709" w:type="dxa"/>
          </w:tcPr>
          <w:p w:rsidR="00CA00A9" w:rsidRPr="00346FF7" w:rsidRDefault="00CA00A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CA00A9" w:rsidRPr="00346FF7" w:rsidRDefault="00CA00A9" w:rsidP="00346FF7">
            <w:pPr>
              <w:tabs>
                <w:tab w:val="left" w:pos="1168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§ 18</w:t>
            </w:r>
            <w:r w:rsidR="00346FF7" w:rsidRPr="00346FF7">
              <w:rPr>
                <w:rFonts w:ascii="Arial" w:hAnsi="Arial"/>
                <w:lang w:val="fr-BE"/>
              </w:rPr>
              <w:tab/>
            </w:r>
            <w:r w:rsidR="00346FF7" w:rsidRPr="00346FF7">
              <w:rPr>
                <w:rFonts w:ascii="Arial" w:hAnsi="Arial"/>
              </w:rPr>
              <w:t>- Bekwaming</w:t>
            </w:r>
            <w:r w:rsidR="00F72C45">
              <w:rPr>
                <w:rFonts w:ascii="Arial" w:hAnsi="Arial"/>
              </w:rPr>
              <w:t>;</w:t>
            </w:r>
          </w:p>
        </w:tc>
        <w:tc>
          <w:tcPr>
            <w:tcW w:w="1417" w:type="dxa"/>
          </w:tcPr>
          <w:p w:rsidR="00EC3E43" w:rsidRPr="00346FF7" w:rsidRDefault="00FE0698" w:rsidP="00957DB1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</w:t>
            </w:r>
            <w:r w:rsidR="00957DB1" w:rsidRPr="00346FF7">
              <w:rPr>
                <w:rFonts w:ascii="Arial" w:hAnsi="Arial"/>
              </w:rPr>
              <w:t>3</w:t>
            </w:r>
            <w:r w:rsidR="00F54F99" w:rsidRPr="00346FF7">
              <w:rPr>
                <w:rFonts w:ascii="Arial" w:hAnsi="Arial"/>
              </w:rPr>
              <w:t xml:space="preserve"> en 24</w:t>
            </w:r>
          </w:p>
        </w:tc>
      </w:tr>
      <w:tr w:rsidR="002E7D4E" w:rsidRPr="00346FF7" w:rsidTr="00651C7A">
        <w:trPr>
          <w:cantSplit/>
        </w:trPr>
        <w:tc>
          <w:tcPr>
            <w:tcW w:w="709" w:type="dxa"/>
          </w:tcPr>
          <w:p w:rsidR="002E7D4E" w:rsidRPr="00346FF7" w:rsidRDefault="002E7D4E" w:rsidP="00651C7A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2E7D4E" w:rsidRPr="00346FF7" w:rsidRDefault="002E7D4E" w:rsidP="003925AA">
            <w:pPr>
              <w:tabs>
                <w:tab w:val="left" w:pos="1168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§ 19</w:t>
            </w:r>
            <w:r w:rsidR="00346FF7" w:rsidRPr="00346FF7">
              <w:rPr>
                <w:rFonts w:ascii="Arial" w:hAnsi="Arial"/>
                <w:lang w:val="fr-BE"/>
              </w:rPr>
              <w:tab/>
            </w:r>
            <w:r w:rsidR="00346FF7" w:rsidRPr="00346FF7">
              <w:rPr>
                <w:rFonts w:ascii="Arial" w:hAnsi="Arial"/>
              </w:rPr>
              <w:t>- Wegingscoëfficiënt P</w:t>
            </w:r>
            <w:r w:rsidR="003925AA">
              <w:rPr>
                <w:rFonts w:ascii="Arial" w:hAnsi="Arial"/>
              </w:rPr>
              <w:t>.</w:t>
            </w:r>
          </w:p>
        </w:tc>
        <w:tc>
          <w:tcPr>
            <w:tcW w:w="1417" w:type="dxa"/>
          </w:tcPr>
          <w:p w:rsidR="002E7D4E" w:rsidRPr="00346FF7" w:rsidRDefault="002E7D4E" w:rsidP="004B68F5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</w:t>
            </w:r>
            <w:r w:rsidR="004B68F5" w:rsidRPr="00346FF7">
              <w:rPr>
                <w:rFonts w:ascii="Arial" w:hAnsi="Arial"/>
              </w:rPr>
              <w:t>4</w:t>
            </w:r>
          </w:p>
        </w:tc>
      </w:tr>
      <w:tr w:rsidR="000E1085" w:rsidTr="004E6542">
        <w:trPr>
          <w:cantSplit/>
        </w:trPr>
        <w:tc>
          <w:tcPr>
            <w:tcW w:w="709" w:type="dxa"/>
          </w:tcPr>
          <w:p w:rsidR="000E1085" w:rsidRDefault="000E1085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0E1085" w:rsidRDefault="000E1085" w:rsidP="00816942">
            <w:pPr>
              <w:tabs>
                <w:tab w:val="left" w:pos="1026"/>
              </w:tabs>
              <w:spacing w:line="240" w:lineRule="atLeast"/>
              <w:ind w:left="459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0E1085" w:rsidRDefault="000E1085" w:rsidP="00957DB1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A7380" w:rsidTr="004E6542">
        <w:trPr>
          <w:cantSplit/>
        </w:trPr>
        <w:tc>
          <w:tcPr>
            <w:tcW w:w="709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230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417" w:type="dxa"/>
          </w:tcPr>
          <w:p w:rsidR="001A738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</w:tbl>
    <w:p w:rsidR="00F92DA1" w:rsidRDefault="00F92DA1"/>
    <w:p w:rsidR="000A7168" w:rsidRDefault="00F92DA1" w:rsidP="00A54B3F">
      <w:pPr>
        <w:tabs>
          <w:tab w:val="left" w:pos="1418"/>
        </w:tabs>
      </w:pPr>
      <w:r>
        <w:br w:type="page"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6804"/>
        <w:gridCol w:w="1276"/>
      </w:tblGrid>
      <w:tr w:rsidR="0015670C" w:rsidTr="007A5D4F">
        <w:trPr>
          <w:cantSplit/>
        </w:trPr>
        <w:tc>
          <w:tcPr>
            <w:tcW w:w="8080" w:type="dxa"/>
            <w:gridSpan w:val="3"/>
          </w:tcPr>
          <w:p w:rsidR="0015670C" w:rsidRDefault="000A7168">
            <w:pPr>
              <w:spacing w:line="240" w:lineRule="atLeast"/>
              <w:rPr>
                <w:rFonts w:ascii="Arial" w:hAnsi="Arial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="0015670C">
              <w:rPr>
                <w:rFonts w:ascii="Arial" w:hAnsi="Arial"/>
                <w:b/>
              </w:rPr>
              <w:t>AFDELING 3.</w:t>
            </w:r>
            <w:r w:rsidR="0015670C">
              <w:rPr>
                <w:rFonts w:ascii="Arial" w:hAnsi="Arial"/>
              </w:rPr>
              <w:t xml:space="preserve"> Kinesitherapie</w:t>
            </w:r>
          </w:p>
        </w:tc>
        <w:tc>
          <w:tcPr>
            <w:tcW w:w="1276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7A5D4F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5670C" w:rsidRDefault="0015670C" w:rsidP="000A7168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7</w:t>
            </w:r>
            <w:r w:rsidR="009E6DD1" w:rsidRPr="007415F4">
              <w:rPr>
                <w:rFonts w:ascii="Arial" w:hAnsi="Arial"/>
              </w:rPr>
              <w:tab/>
            </w:r>
            <w:r w:rsidR="005F3189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§ 1 </w:t>
            </w:r>
          </w:p>
        </w:tc>
        <w:tc>
          <w:tcPr>
            <w:tcW w:w="1276" w:type="dxa"/>
          </w:tcPr>
          <w:p w:rsidR="0015670C" w:rsidRDefault="0015670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15670C" w:rsidTr="007A5D4F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5670C" w:rsidRDefault="00A20C9B" w:rsidP="00EA6315">
            <w:pPr>
              <w:spacing w:line="240" w:lineRule="atLeast"/>
              <w:ind w:left="318" w:hanging="284"/>
              <w:rPr>
                <w:rFonts w:ascii="Arial" w:hAnsi="Arial"/>
              </w:rPr>
            </w:pPr>
            <w:r w:rsidRPr="00A20C9B">
              <w:rPr>
                <w:rFonts w:ascii="Arial" w:hAnsi="Arial"/>
              </w:rPr>
              <w:t>1</w:t>
            </w:r>
            <w:r w:rsidR="00EA6315">
              <w:rPr>
                <w:rFonts w:ascii="Arial" w:hAnsi="Arial"/>
              </w:rPr>
              <w:t>°</w:t>
            </w:r>
            <w:r w:rsidR="005F3189" w:rsidRPr="007415F4">
              <w:rPr>
                <w:rFonts w:ascii="Arial" w:hAnsi="Arial"/>
              </w:rPr>
              <w:tab/>
            </w:r>
            <w:r w:rsidRPr="00A20C9B">
              <w:rPr>
                <w:rFonts w:ascii="Arial" w:hAnsi="Arial"/>
              </w:rPr>
              <w:t>Verstrekkingen verricht aan niet in 2°, 3°, 4°, 5°, 6°</w:t>
            </w:r>
            <w:r w:rsidR="00D92F70">
              <w:rPr>
                <w:rFonts w:ascii="Arial" w:hAnsi="Arial"/>
              </w:rPr>
              <w:t>,</w:t>
            </w:r>
            <w:r w:rsidRPr="00A20C9B">
              <w:rPr>
                <w:rFonts w:ascii="Arial" w:hAnsi="Arial"/>
              </w:rPr>
              <w:t xml:space="preserve"> 7°</w:t>
            </w:r>
            <w:r w:rsidR="00D92F70">
              <w:rPr>
                <w:rFonts w:ascii="Arial" w:hAnsi="Arial"/>
              </w:rPr>
              <w:t xml:space="preserve"> of 8°</w:t>
            </w:r>
            <w:r w:rsidRPr="00A20C9B">
              <w:rPr>
                <w:rFonts w:ascii="Arial" w:hAnsi="Arial"/>
              </w:rPr>
              <w:t xml:space="preserve"> van deze paragraaf bedoelde rechthebbenden.</w:t>
            </w:r>
          </w:p>
        </w:tc>
        <w:tc>
          <w:tcPr>
            <w:tcW w:w="1276" w:type="dxa"/>
          </w:tcPr>
          <w:p w:rsidR="0015670C" w:rsidRDefault="00340D0A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3</w:t>
            </w:r>
          </w:p>
        </w:tc>
      </w:tr>
      <w:tr w:rsidR="0015670C" w:rsidTr="007A5D4F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5670C" w:rsidRDefault="005F3189" w:rsidP="00EA6315">
            <w:pPr>
              <w:spacing w:line="240" w:lineRule="atLeast"/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EA6315">
              <w:rPr>
                <w:rFonts w:ascii="Arial" w:hAnsi="Arial"/>
              </w:rPr>
              <w:t>°</w:t>
            </w:r>
            <w:r w:rsidRPr="007415F4">
              <w:rPr>
                <w:rFonts w:ascii="Arial" w:hAnsi="Arial"/>
              </w:rPr>
              <w:tab/>
            </w:r>
            <w:r w:rsidR="0015670C">
              <w:rPr>
                <w:rFonts w:ascii="Arial" w:hAnsi="Arial"/>
              </w:rPr>
              <w:t>Verstrekkingen</w:t>
            </w:r>
            <w:r w:rsidR="001E075A">
              <w:rPr>
                <w:rFonts w:ascii="Arial" w:hAnsi="Arial"/>
              </w:rPr>
              <w:t xml:space="preserve"> verricht</w:t>
            </w:r>
            <w:r w:rsidR="0015670C">
              <w:rPr>
                <w:rFonts w:ascii="Arial" w:hAnsi="Arial"/>
              </w:rPr>
              <w:t xml:space="preserve"> aan rechthebbenden bedoeld in § 11</w:t>
            </w:r>
          </w:p>
        </w:tc>
        <w:tc>
          <w:tcPr>
            <w:tcW w:w="1276" w:type="dxa"/>
          </w:tcPr>
          <w:p w:rsidR="0015670C" w:rsidRDefault="00340D0A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tot </w:t>
            </w:r>
            <w:r w:rsidR="008F3068">
              <w:rPr>
                <w:rFonts w:ascii="Arial" w:hAnsi="Arial"/>
              </w:rPr>
              <w:t>8</w:t>
            </w:r>
          </w:p>
        </w:tc>
      </w:tr>
      <w:tr w:rsidR="0015670C" w:rsidTr="007A5D4F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5670C" w:rsidRDefault="005F3189" w:rsidP="002655A9">
            <w:pPr>
              <w:spacing w:line="240" w:lineRule="atLeast"/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r w:rsidR="00EA6315">
              <w:rPr>
                <w:rFonts w:ascii="Arial" w:hAnsi="Arial"/>
              </w:rPr>
              <w:t>°</w:t>
            </w:r>
            <w:r w:rsidRPr="007415F4">
              <w:rPr>
                <w:rFonts w:ascii="Arial" w:hAnsi="Arial"/>
              </w:rPr>
              <w:tab/>
            </w:r>
            <w:r w:rsidR="0015670C">
              <w:rPr>
                <w:rFonts w:ascii="Arial" w:hAnsi="Arial"/>
              </w:rPr>
              <w:t>Verstrekkingen</w:t>
            </w:r>
            <w:r w:rsidR="001E075A">
              <w:rPr>
                <w:rFonts w:ascii="Arial" w:hAnsi="Arial"/>
              </w:rPr>
              <w:t xml:space="preserve"> verricht</w:t>
            </w:r>
            <w:r w:rsidR="0015670C">
              <w:rPr>
                <w:rFonts w:ascii="Arial" w:hAnsi="Arial"/>
              </w:rPr>
              <w:t xml:space="preserve"> aan rechthebbenden in situatie</w:t>
            </w:r>
            <w:r w:rsidR="00D9020E">
              <w:rPr>
                <w:rFonts w:ascii="Arial" w:hAnsi="Arial"/>
              </w:rPr>
              <w:t>s</w:t>
            </w:r>
            <w:r w:rsidR="0015670C">
              <w:rPr>
                <w:rFonts w:ascii="Arial" w:hAnsi="Arial"/>
              </w:rPr>
              <w:t xml:space="preserve"> omschreven in </w:t>
            </w:r>
            <w:r w:rsidR="000A7168">
              <w:rPr>
                <w:rFonts w:ascii="Arial" w:hAnsi="Arial"/>
              </w:rPr>
              <w:br/>
            </w:r>
            <w:r w:rsidR="0015670C">
              <w:rPr>
                <w:rFonts w:ascii="Arial" w:hAnsi="Arial"/>
              </w:rPr>
              <w:t>§ 12</w:t>
            </w:r>
          </w:p>
        </w:tc>
        <w:tc>
          <w:tcPr>
            <w:tcW w:w="1276" w:type="dxa"/>
          </w:tcPr>
          <w:p w:rsidR="0015670C" w:rsidRDefault="008F3068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="0015670C">
              <w:rPr>
                <w:rFonts w:ascii="Arial" w:hAnsi="Arial"/>
              </w:rPr>
              <w:t xml:space="preserve"> en</w:t>
            </w:r>
            <w:r w:rsidR="00340D0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9</w:t>
            </w:r>
          </w:p>
        </w:tc>
      </w:tr>
      <w:tr w:rsidR="0015670C" w:rsidTr="007A5D4F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5670C" w:rsidRDefault="005F3189" w:rsidP="00EA6315">
            <w:pPr>
              <w:spacing w:line="240" w:lineRule="atLeast"/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EA6315">
              <w:rPr>
                <w:rFonts w:ascii="Arial" w:hAnsi="Arial"/>
              </w:rPr>
              <w:t>°</w:t>
            </w:r>
            <w:r w:rsidRPr="007415F4">
              <w:rPr>
                <w:rFonts w:ascii="Arial" w:hAnsi="Arial"/>
              </w:rPr>
              <w:tab/>
            </w:r>
            <w:r w:rsidR="0015670C">
              <w:rPr>
                <w:rFonts w:ascii="Arial" w:hAnsi="Arial"/>
              </w:rPr>
              <w:t xml:space="preserve">Verstrekkingen </w:t>
            </w:r>
            <w:r w:rsidR="001E075A">
              <w:rPr>
                <w:rFonts w:ascii="Arial" w:hAnsi="Arial"/>
              </w:rPr>
              <w:t xml:space="preserve">verricht </w:t>
            </w:r>
            <w:r w:rsidR="0015670C">
              <w:rPr>
                <w:rFonts w:ascii="Arial" w:hAnsi="Arial"/>
              </w:rPr>
              <w:t>(perinatale kinesitherapie) overeenkomstig § 13</w:t>
            </w:r>
          </w:p>
        </w:tc>
        <w:tc>
          <w:tcPr>
            <w:tcW w:w="1276" w:type="dxa"/>
          </w:tcPr>
          <w:p w:rsidR="0015670C" w:rsidRDefault="008F3068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="0015670C">
              <w:rPr>
                <w:rFonts w:ascii="Arial" w:hAnsi="Arial"/>
              </w:rPr>
              <w:t xml:space="preserve"> en </w:t>
            </w:r>
            <w:r w:rsidR="006F7624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0</w:t>
            </w:r>
          </w:p>
        </w:tc>
      </w:tr>
      <w:tr w:rsidR="0015670C" w:rsidTr="007A5D4F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5670C" w:rsidRDefault="0015670C" w:rsidP="00EA6315">
            <w:pPr>
              <w:spacing w:line="240" w:lineRule="atLeast"/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EA6315">
              <w:rPr>
                <w:rFonts w:ascii="Arial" w:hAnsi="Arial"/>
              </w:rPr>
              <w:t>°</w:t>
            </w:r>
            <w:r w:rsidR="005F3189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Verstrekkingen</w:t>
            </w:r>
            <w:r w:rsidR="001E075A">
              <w:rPr>
                <w:rFonts w:ascii="Arial" w:hAnsi="Arial"/>
              </w:rPr>
              <w:t xml:space="preserve"> verricht</w:t>
            </w:r>
            <w:r>
              <w:rPr>
                <w:rFonts w:ascii="Arial" w:hAnsi="Arial"/>
              </w:rPr>
              <w:t xml:space="preserve"> aan rechthebbenden in situatie</w:t>
            </w:r>
            <w:r w:rsidR="00D9020E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omschreven in </w:t>
            </w:r>
            <w:r w:rsidR="00674E60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>§ 14, 5</w:t>
            </w:r>
            <w:r w:rsidR="001E075A">
              <w:rPr>
                <w:rFonts w:ascii="Arial" w:hAnsi="Arial"/>
              </w:rPr>
              <w:t>°</w:t>
            </w:r>
            <w:r>
              <w:rPr>
                <w:rFonts w:ascii="Arial" w:hAnsi="Arial"/>
              </w:rPr>
              <w:t>, A</w:t>
            </w:r>
          </w:p>
        </w:tc>
        <w:tc>
          <w:tcPr>
            <w:tcW w:w="1276" w:type="dxa"/>
          </w:tcPr>
          <w:p w:rsidR="0015670C" w:rsidRDefault="006F7624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F3068">
              <w:rPr>
                <w:rFonts w:ascii="Arial" w:hAnsi="Arial"/>
              </w:rPr>
              <w:t>0</w:t>
            </w:r>
            <w:r w:rsidR="0015670C">
              <w:rPr>
                <w:rFonts w:ascii="Arial" w:hAnsi="Arial"/>
              </w:rPr>
              <w:t xml:space="preserve"> tot 1</w:t>
            </w:r>
            <w:r w:rsidR="008F3068">
              <w:rPr>
                <w:rFonts w:ascii="Arial" w:hAnsi="Arial"/>
              </w:rPr>
              <w:t>2</w:t>
            </w:r>
          </w:p>
        </w:tc>
      </w:tr>
      <w:tr w:rsidR="0015670C" w:rsidTr="007A5D4F">
        <w:trPr>
          <w:cantSplit/>
        </w:trPr>
        <w:tc>
          <w:tcPr>
            <w:tcW w:w="709" w:type="dxa"/>
          </w:tcPr>
          <w:p w:rsidR="0015670C" w:rsidRDefault="0015670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5670C" w:rsidRDefault="0015670C" w:rsidP="00EA6315">
            <w:pPr>
              <w:spacing w:line="240" w:lineRule="atLeast"/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EA6315">
              <w:rPr>
                <w:rFonts w:ascii="Arial" w:hAnsi="Arial"/>
              </w:rPr>
              <w:t>°</w:t>
            </w:r>
            <w:r w:rsidR="005F3189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Verstrekkingen </w:t>
            </w:r>
            <w:r w:rsidR="001E075A">
              <w:rPr>
                <w:rFonts w:ascii="Arial" w:hAnsi="Arial"/>
              </w:rPr>
              <w:t xml:space="preserve">verricht </w:t>
            </w:r>
            <w:r>
              <w:rPr>
                <w:rFonts w:ascii="Arial" w:hAnsi="Arial"/>
              </w:rPr>
              <w:t>aan rechthebbenden in situatie</w:t>
            </w:r>
            <w:r w:rsidR="00D9020E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omschreven in </w:t>
            </w:r>
            <w:r w:rsidR="007357CD"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>§ 14, 5</w:t>
            </w:r>
            <w:r w:rsidR="001E075A">
              <w:rPr>
                <w:rFonts w:ascii="Arial" w:hAnsi="Arial"/>
              </w:rPr>
              <w:t>°</w:t>
            </w:r>
            <w:r>
              <w:rPr>
                <w:rFonts w:ascii="Arial" w:hAnsi="Arial"/>
              </w:rPr>
              <w:t>, B</w:t>
            </w:r>
          </w:p>
        </w:tc>
        <w:tc>
          <w:tcPr>
            <w:tcW w:w="1276" w:type="dxa"/>
          </w:tcPr>
          <w:p w:rsidR="0015670C" w:rsidRDefault="00340D0A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F3068">
              <w:rPr>
                <w:rFonts w:ascii="Arial" w:hAnsi="Arial"/>
              </w:rPr>
              <w:t>2</w:t>
            </w:r>
            <w:r w:rsidR="0015670C">
              <w:rPr>
                <w:rFonts w:ascii="Arial" w:hAnsi="Arial"/>
              </w:rPr>
              <w:t xml:space="preserve"> tot 1</w:t>
            </w:r>
            <w:r w:rsidR="008F3068">
              <w:rPr>
                <w:rFonts w:ascii="Arial" w:hAnsi="Arial"/>
              </w:rPr>
              <w:t>6</w:t>
            </w:r>
          </w:p>
        </w:tc>
      </w:tr>
      <w:tr w:rsidR="00BE0DB7" w:rsidTr="007A5D4F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E25171" w:rsidRDefault="00BE0DB7" w:rsidP="00EA6315">
            <w:pPr>
              <w:spacing w:line="240" w:lineRule="atLeast"/>
              <w:ind w:left="318" w:hanging="284"/>
              <w:rPr>
                <w:rFonts w:ascii="Arial" w:hAnsi="Arial" w:cs="Arial"/>
                <w:color w:val="0000FF"/>
              </w:rPr>
            </w:pPr>
            <w:r w:rsidRPr="00BE0DB7">
              <w:rPr>
                <w:rFonts w:ascii="Arial" w:hAnsi="Arial"/>
              </w:rPr>
              <w:t>7</w:t>
            </w:r>
            <w:r w:rsidR="00EA6315">
              <w:rPr>
                <w:rFonts w:ascii="Arial" w:hAnsi="Arial"/>
              </w:rPr>
              <w:t>°</w:t>
            </w:r>
            <w:r w:rsidR="005F3189" w:rsidRPr="007415F4">
              <w:rPr>
                <w:rFonts w:ascii="Arial" w:hAnsi="Arial"/>
              </w:rPr>
              <w:tab/>
            </w:r>
            <w:r w:rsidRPr="00BE0DB7">
              <w:rPr>
                <w:rFonts w:ascii="Arial" w:hAnsi="Arial"/>
              </w:rPr>
              <w:t>Verstrekking verleend aan « palliatieve thuispatiënten » overeenkomstig</w:t>
            </w:r>
            <w:r>
              <w:rPr>
                <w:rFonts w:ascii="Arial" w:hAnsi="Arial"/>
              </w:rPr>
              <w:t xml:space="preserve"> </w:t>
            </w:r>
            <w:r w:rsidR="007357CD">
              <w:rPr>
                <w:rFonts w:ascii="Arial" w:hAnsi="Arial"/>
              </w:rPr>
              <w:br/>
            </w:r>
            <w:r w:rsidRPr="00BE0DB7">
              <w:rPr>
                <w:rFonts w:ascii="Arial" w:hAnsi="Arial"/>
              </w:rPr>
              <w:t xml:space="preserve">§ 14bis </w:t>
            </w:r>
          </w:p>
        </w:tc>
        <w:tc>
          <w:tcPr>
            <w:tcW w:w="1276" w:type="dxa"/>
          </w:tcPr>
          <w:p w:rsidR="00BE0DB7" w:rsidRDefault="00BE0DB7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F3068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D92F70" w:rsidTr="007A5D4F">
        <w:trPr>
          <w:cantSplit/>
        </w:trPr>
        <w:tc>
          <w:tcPr>
            <w:tcW w:w="709" w:type="dxa"/>
          </w:tcPr>
          <w:p w:rsidR="00D92F70" w:rsidRDefault="00D92F7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D92F70" w:rsidRPr="00BE0DB7" w:rsidRDefault="00D92F70" w:rsidP="00EA6315">
            <w:pPr>
              <w:spacing w:line="240" w:lineRule="atLeast"/>
              <w:ind w:left="318" w:hanging="284"/>
              <w:rPr>
                <w:rFonts w:ascii="Arial" w:hAnsi="Arial"/>
              </w:rPr>
            </w:pPr>
            <w:r w:rsidRPr="00D92F70">
              <w:rPr>
                <w:rFonts w:ascii="Arial" w:hAnsi="Arial"/>
              </w:rPr>
              <w:t>8</w:t>
            </w:r>
            <w:r w:rsidR="00EA6315">
              <w:rPr>
                <w:rFonts w:ascii="Arial" w:hAnsi="Arial"/>
              </w:rPr>
              <w:t>°</w:t>
            </w:r>
            <w:r w:rsidR="005F3189" w:rsidRPr="007415F4">
              <w:rPr>
                <w:rFonts w:ascii="Arial" w:hAnsi="Arial"/>
              </w:rPr>
              <w:tab/>
            </w:r>
            <w:r w:rsidRPr="00D92F70">
              <w:rPr>
                <w:rFonts w:ascii="Arial" w:hAnsi="Arial"/>
              </w:rPr>
              <w:t>Verstrekking verricht aan een rechthebbende opgenomen in dagziekenhuis</w:t>
            </w:r>
          </w:p>
        </w:tc>
        <w:tc>
          <w:tcPr>
            <w:tcW w:w="1276" w:type="dxa"/>
          </w:tcPr>
          <w:p w:rsidR="00D92F70" w:rsidRDefault="00D92F70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F3068">
              <w:rPr>
                <w:rFonts w:ascii="Arial" w:hAnsi="Arial"/>
              </w:rPr>
              <w:t>6</w:t>
            </w:r>
          </w:p>
        </w:tc>
      </w:tr>
      <w:tr w:rsidR="00BE0DB7" w:rsidTr="007A5D4F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0A7168" w:rsidP="009E6DD1">
            <w:pPr>
              <w:tabs>
                <w:tab w:val="left" w:pos="743"/>
              </w:tabs>
              <w:spacing w:line="240" w:lineRule="atLeast"/>
              <w:rPr>
                <w:rFonts w:ascii="Arial" w:hAnsi="Arial"/>
              </w:rPr>
            </w:pPr>
            <w:r w:rsidRPr="007415F4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§§ 2 tot 21 - Toepassingsregelen</w:t>
            </w:r>
          </w:p>
        </w:tc>
        <w:tc>
          <w:tcPr>
            <w:tcW w:w="1276" w:type="dxa"/>
          </w:tcPr>
          <w:p w:rsidR="00BE0DB7" w:rsidRDefault="00BE0DB7" w:rsidP="008F306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F3068">
              <w:rPr>
                <w:rFonts w:ascii="Arial" w:hAnsi="Arial"/>
              </w:rPr>
              <w:t>6</w:t>
            </w:r>
            <w:r w:rsidR="00F6125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tot </w:t>
            </w:r>
            <w:r w:rsidR="008F3068">
              <w:rPr>
                <w:rFonts w:ascii="Arial" w:hAnsi="Arial"/>
              </w:rPr>
              <w:t>39</w:t>
            </w:r>
          </w:p>
        </w:tc>
      </w:tr>
      <w:tr w:rsidR="001A7380" w:rsidTr="007A5D4F">
        <w:trPr>
          <w:cantSplit/>
        </w:trPr>
        <w:tc>
          <w:tcPr>
            <w:tcW w:w="709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1A738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7A5D4F">
        <w:trPr>
          <w:cantSplit/>
        </w:trPr>
        <w:tc>
          <w:tcPr>
            <w:tcW w:w="8080" w:type="dxa"/>
            <w:gridSpan w:val="3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4.</w:t>
            </w:r>
            <w:r>
              <w:rPr>
                <w:rFonts w:ascii="Arial" w:hAnsi="Arial"/>
              </w:rPr>
              <w:t xml:space="preserve"> Verpleegkundigen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7A5D4F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 w:rsidP="007357CD">
            <w:pPr>
              <w:tabs>
                <w:tab w:val="left" w:pos="743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8</w:t>
            </w:r>
            <w:r>
              <w:rPr>
                <w:rFonts w:ascii="Arial" w:hAnsi="Arial"/>
              </w:rPr>
              <w:t xml:space="preserve"> </w:t>
            </w:r>
            <w:r w:rsidR="007357CD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§ 1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7A5D4F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2B7749" w:rsidP="001E60E0">
            <w:pPr>
              <w:tabs>
                <w:tab w:val="left" w:pos="743"/>
              </w:tabs>
              <w:spacing w:line="240" w:lineRule="atLeast"/>
              <w:ind w:left="743" w:hanging="743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Pr="00BA50A4">
              <w:rPr>
                <w:rFonts w:ascii="Arial" w:hAnsi="Arial"/>
              </w:rPr>
              <w:t>°</w:t>
            </w:r>
            <w:r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Verstrekkingen in woon- of verblijfplaats van rechthebbende</w:t>
            </w:r>
          </w:p>
        </w:tc>
        <w:tc>
          <w:tcPr>
            <w:tcW w:w="1276" w:type="dxa"/>
          </w:tcPr>
          <w:p w:rsidR="00BE0DB7" w:rsidRDefault="00BE0DB7" w:rsidP="002B7749">
            <w:pPr>
              <w:tabs>
                <w:tab w:val="left" w:pos="743"/>
              </w:tabs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tot </w:t>
            </w:r>
            <w:r w:rsidR="00D25EA7">
              <w:rPr>
                <w:rFonts w:ascii="Arial" w:hAnsi="Arial"/>
              </w:rPr>
              <w:t>6</w:t>
            </w:r>
          </w:p>
        </w:tc>
      </w:tr>
      <w:tr w:rsidR="00BE0DB7" w:rsidTr="007A5D4F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2B7749" w:rsidP="001E60E0">
            <w:pPr>
              <w:tabs>
                <w:tab w:val="left" w:pos="885"/>
              </w:tabs>
              <w:spacing w:line="240" w:lineRule="atLeast"/>
              <w:ind w:left="743" w:hanging="743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Pr="00BA50A4">
              <w:rPr>
                <w:rFonts w:ascii="Arial" w:hAnsi="Arial"/>
              </w:rPr>
              <w:t>°</w:t>
            </w:r>
            <w:r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Verstrekkingen in woon- of verblijfplaats van rechthebbende tijdens weekeind of op feestdag</w:t>
            </w:r>
          </w:p>
        </w:tc>
        <w:tc>
          <w:tcPr>
            <w:tcW w:w="1276" w:type="dxa"/>
          </w:tcPr>
          <w:p w:rsidR="00BE0DB7" w:rsidRDefault="003147B7" w:rsidP="002B7749">
            <w:pPr>
              <w:tabs>
                <w:tab w:val="left" w:pos="743"/>
              </w:tabs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10</w:t>
            </w:r>
          </w:p>
        </w:tc>
      </w:tr>
      <w:tr w:rsidR="00BE0DB7" w:rsidTr="007A5D4F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2B7749" w:rsidP="001E60E0">
            <w:pPr>
              <w:tabs>
                <w:tab w:val="left" w:pos="743"/>
              </w:tabs>
              <w:spacing w:line="240" w:lineRule="atLeast"/>
              <w:ind w:left="743" w:hanging="709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r w:rsidRPr="00BA50A4">
              <w:rPr>
                <w:rFonts w:ascii="Arial" w:hAnsi="Arial"/>
              </w:rPr>
              <w:t>°</w:t>
            </w:r>
            <w:r w:rsidRPr="007415F4">
              <w:rPr>
                <w:rFonts w:ascii="Arial" w:hAnsi="Arial"/>
              </w:rPr>
              <w:tab/>
            </w:r>
            <w:r w:rsidRPr="00BA50A4">
              <w:rPr>
                <w:rFonts w:ascii="Arial" w:hAnsi="Arial"/>
              </w:rPr>
              <w:t>Verstrekkingen verleend hetzij in de praktijkkamer van de beoefenaar van de verpleegkunde, hetzij in een hersteloord</w:t>
            </w:r>
          </w:p>
        </w:tc>
        <w:tc>
          <w:tcPr>
            <w:tcW w:w="1276" w:type="dxa"/>
          </w:tcPr>
          <w:p w:rsidR="00BE0DB7" w:rsidRDefault="00EF148B" w:rsidP="002B7749">
            <w:pPr>
              <w:tabs>
                <w:tab w:val="left" w:pos="743"/>
              </w:tabs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B7749">
              <w:rPr>
                <w:rFonts w:ascii="Arial" w:hAnsi="Arial"/>
              </w:rPr>
              <w:t>1</w:t>
            </w:r>
            <w:r w:rsidR="00BE0DB7">
              <w:rPr>
                <w:rFonts w:ascii="Arial" w:hAnsi="Arial"/>
              </w:rPr>
              <w:t xml:space="preserve"> tot 1</w:t>
            </w:r>
            <w:r w:rsidR="003147B7">
              <w:rPr>
                <w:rFonts w:ascii="Arial" w:hAnsi="Arial"/>
              </w:rPr>
              <w:t>3</w:t>
            </w:r>
          </w:p>
        </w:tc>
      </w:tr>
      <w:tr w:rsidR="002B7749" w:rsidTr="007A5D4F">
        <w:trPr>
          <w:cantSplit/>
        </w:trPr>
        <w:tc>
          <w:tcPr>
            <w:tcW w:w="709" w:type="dxa"/>
          </w:tcPr>
          <w:p w:rsidR="002B7749" w:rsidRDefault="002B774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2B7749" w:rsidRDefault="002B7749" w:rsidP="001E60E0">
            <w:pPr>
              <w:spacing w:line="240" w:lineRule="atLeast"/>
              <w:ind w:left="743" w:hanging="709"/>
              <w:rPr>
                <w:rFonts w:ascii="Arial" w:hAnsi="Arial"/>
              </w:rPr>
            </w:pPr>
            <w:r w:rsidRPr="00BA50A4">
              <w:rPr>
                <w:rFonts w:ascii="Arial" w:hAnsi="Arial"/>
              </w:rPr>
              <w:t>3°</w:t>
            </w:r>
            <w:r w:rsidRPr="00BA50A4">
              <w:rPr>
                <w:rFonts w:ascii="Arial" w:hAnsi="Arial"/>
                <w:i/>
              </w:rPr>
              <w:t>bis</w:t>
            </w:r>
            <w:r w:rsidRPr="00BA50A4">
              <w:rPr>
                <w:rFonts w:ascii="Arial" w:hAnsi="Arial"/>
              </w:rPr>
              <w:t xml:space="preserve"> </w:t>
            </w:r>
            <w:r w:rsidRPr="007415F4">
              <w:rPr>
                <w:rFonts w:ascii="Arial" w:hAnsi="Arial"/>
              </w:rPr>
              <w:tab/>
            </w:r>
            <w:r w:rsidRPr="00BA50A4">
              <w:rPr>
                <w:rFonts w:ascii="Arial" w:hAnsi="Arial"/>
              </w:rPr>
              <w:t>Verstrekkingen verleend in een tijdelijke of definitieve gemeenschappelijke woon- of verblijfplaats van mindervaliden</w:t>
            </w:r>
          </w:p>
        </w:tc>
        <w:tc>
          <w:tcPr>
            <w:tcW w:w="1276" w:type="dxa"/>
          </w:tcPr>
          <w:p w:rsidR="002B7749" w:rsidRDefault="002B7749" w:rsidP="002B7749">
            <w:pPr>
              <w:tabs>
                <w:tab w:val="left" w:pos="743"/>
              </w:tabs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14 tot 16</w:t>
            </w: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2B7749" w:rsidP="001E60E0">
            <w:pPr>
              <w:tabs>
                <w:tab w:val="left" w:pos="743"/>
              </w:tabs>
              <w:spacing w:line="240" w:lineRule="atLeast"/>
              <w:ind w:left="743" w:hanging="743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Pr="00BA50A4">
              <w:rPr>
                <w:rFonts w:ascii="Arial" w:hAnsi="Arial"/>
              </w:rPr>
              <w:t>°</w:t>
            </w:r>
            <w:r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Verstrekkingen in </w:t>
            </w:r>
            <w:proofErr w:type="spellStart"/>
            <w:r>
              <w:rPr>
                <w:rFonts w:ascii="Arial" w:hAnsi="Arial"/>
              </w:rPr>
              <w:t>dagverzorgingscentrum</w:t>
            </w:r>
            <w:proofErr w:type="spellEnd"/>
            <w:r>
              <w:rPr>
                <w:rFonts w:ascii="Arial" w:hAnsi="Arial"/>
              </w:rPr>
              <w:t xml:space="preserve"> voor bejaarden</w:t>
            </w:r>
          </w:p>
        </w:tc>
        <w:tc>
          <w:tcPr>
            <w:tcW w:w="1276" w:type="dxa"/>
          </w:tcPr>
          <w:p w:rsidR="00BE0DB7" w:rsidRDefault="00BE0DB7" w:rsidP="009C5AC6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9C5AC6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 xml:space="preserve"> </w:t>
            </w:r>
            <w:r w:rsidR="002B7749">
              <w:rPr>
                <w:rFonts w:ascii="Arial" w:hAnsi="Arial"/>
              </w:rPr>
              <w:t>en</w:t>
            </w:r>
            <w:r>
              <w:rPr>
                <w:rFonts w:ascii="Arial" w:hAnsi="Arial"/>
              </w:rPr>
              <w:t xml:space="preserve"> 1</w:t>
            </w:r>
            <w:r w:rsidR="009C5AC6">
              <w:rPr>
                <w:rFonts w:ascii="Arial" w:hAnsi="Arial"/>
              </w:rPr>
              <w:t>7</w:t>
            </w: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7357CD" w:rsidP="002B7749">
            <w:pPr>
              <w:tabs>
                <w:tab w:val="left" w:pos="743"/>
              </w:tabs>
              <w:spacing w:line="240" w:lineRule="atLeast"/>
              <w:ind w:left="34"/>
              <w:rPr>
                <w:rFonts w:ascii="Arial" w:hAnsi="Arial"/>
              </w:rPr>
            </w:pPr>
            <w:r w:rsidRPr="007415F4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§§ 2 tot 1</w:t>
            </w:r>
            <w:r w:rsidR="002C118D">
              <w:rPr>
                <w:rFonts w:ascii="Arial" w:hAnsi="Arial"/>
              </w:rPr>
              <w:t>2</w:t>
            </w:r>
            <w:r w:rsidR="00BE0DB7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6" w:type="dxa"/>
          </w:tcPr>
          <w:p w:rsidR="00BE0DB7" w:rsidRDefault="00BE0DB7" w:rsidP="00C63791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B7749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 xml:space="preserve"> tot </w:t>
            </w:r>
            <w:r w:rsidR="002C118D">
              <w:rPr>
                <w:rFonts w:ascii="Arial" w:hAnsi="Arial"/>
              </w:rPr>
              <w:t>4</w:t>
            </w:r>
            <w:r w:rsidR="00C63791">
              <w:rPr>
                <w:rFonts w:ascii="Arial" w:hAnsi="Arial"/>
              </w:rPr>
              <w:t>5</w:t>
            </w:r>
          </w:p>
        </w:tc>
      </w:tr>
      <w:tr w:rsidR="001A7380" w:rsidTr="004E6542">
        <w:trPr>
          <w:cantSplit/>
        </w:trPr>
        <w:tc>
          <w:tcPr>
            <w:tcW w:w="709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1A738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8080" w:type="dxa"/>
            <w:gridSpan w:val="3"/>
          </w:tcPr>
          <w:p w:rsidR="00BE0DB7" w:rsidRDefault="00BE0DB7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HOOFDSTUK IV. VERLOSSINGEN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Art. 9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D817F0" w:rsidTr="004E6542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D817F0" w:rsidRDefault="00BE0DB7" w:rsidP="00220736">
            <w:pPr>
              <w:tabs>
                <w:tab w:val="left" w:pos="318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a)</w:t>
            </w:r>
            <w:r w:rsidR="00220736" w:rsidRPr="00D817F0">
              <w:rPr>
                <w:rFonts w:ascii="Arial" w:hAnsi="Arial"/>
              </w:rPr>
              <w:tab/>
            </w:r>
            <w:r w:rsidRPr="00D817F0">
              <w:rPr>
                <w:rFonts w:ascii="Arial" w:hAnsi="Arial"/>
              </w:rPr>
              <w:t xml:space="preserve">Door vroedvrouwen </w:t>
            </w:r>
            <w:r w:rsidR="00926B1A" w:rsidRPr="00D817F0">
              <w:rPr>
                <w:rFonts w:ascii="Arial" w:hAnsi="Arial"/>
              </w:rPr>
              <w:t xml:space="preserve">(V) </w:t>
            </w:r>
            <w:r w:rsidRPr="00D817F0">
              <w:rPr>
                <w:rFonts w:ascii="Arial" w:hAnsi="Arial"/>
              </w:rPr>
              <w:t>+ toepassingsregelen</w:t>
            </w:r>
          </w:p>
        </w:tc>
        <w:tc>
          <w:tcPr>
            <w:tcW w:w="1276" w:type="dxa"/>
          </w:tcPr>
          <w:p w:rsidR="00BE0DB7" w:rsidRPr="00D817F0" w:rsidRDefault="00BE0DB7" w:rsidP="005E11EA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5E11EA" w:rsidRPr="00D817F0">
              <w:rPr>
                <w:rFonts w:ascii="Arial" w:hAnsi="Arial"/>
              </w:rPr>
              <w:t>11</w:t>
            </w:r>
          </w:p>
        </w:tc>
      </w:tr>
      <w:tr w:rsidR="00BE0DB7" w:rsidRPr="00D817F0" w:rsidTr="004E6542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D817F0" w:rsidRDefault="00BE0DB7" w:rsidP="00346FF7">
            <w:pPr>
              <w:tabs>
                <w:tab w:val="left" w:pos="318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b)</w:t>
            </w:r>
            <w:r w:rsidR="00220736" w:rsidRPr="00D817F0">
              <w:rPr>
                <w:rFonts w:ascii="Arial" w:hAnsi="Arial"/>
              </w:rPr>
              <w:tab/>
            </w:r>
            <w:r w:rsidRPr="00D817F0">
              <w:rPr>
                <w:rFonts w:ascii="Arial" w:hAnsi="Arial"/>
              </w:rPr>
              <w:t>Door geneesheren, niet specialisten voor verloskunde</w:t>
            </w:r>
          </w:p>
        </w:tc>
        <w:tc>
          <w:tcPr>
            <w:tcW w:w="1276" w:type="dxa"/>
          </w:tcPr>
          <w:p w:rsidR="00BE0DB7" w:rsidRPr="00D817F0" w:rsidRDefault="005E11EA" w:rsidP="005E11EA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12</w:t>
            </w:r>
          </w:p>
        </w:tc>
      </w:tr>
      <w:tr w:rsidR="00BE0DB7" w:rsidRPr="00D817F0" w:rsidTr="004E6542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D817F0" w:rsidRDefault="00BE0DB7" w:rsidP="00220736">
            <w:pPr>
              <w:tabs>
                <w:tab w:val="left" w:pos="318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c)</w:t>
            </w:r>
            <w:r w:rsidR="00220736" w:rsidRPr="00D817F0">
              <w:rPr>
                <w:rFonts w:ascii="Arial" w:hAnsi="Arial"/>
              </w:rPr>
              <w:tab/>
            </w:r>
            <w:r w:rsidRPr="00D817F0">
              <w:rPr>
                <w:rFonts w:ascii="Arial" w:hAnsi="Arial"/>
              </w:rPr>
              <w:t xml:space="preserve">Door geneesheren-specialisten voor </w:t>
            </w:r>
            <w:proofErr w:type="spellStart"/>
            <w:r w:rsidRPr="00D817F0">
              <w:rPr>
                <w:rFonts w:ascii="Arial" w:hAnsi="Arial"/>
              </w:rPr>
              <w:t>gynecologie</w:t>
            </w:r>
            <w:proofErr w:type="spellEnd"/>
            <w:r w:rsidRPr="00D817F0">
              <w:rPr>
                <w:rFonts w:ascii="Arial" w:hAnsi="Arial"/>
              </w:rPr>
              <w:t xml:space="preserve"> en verloskunde</w:t>
            </w:r>
            <w:r w:rsidR="00651C7A" w:rsidRPr="00D817F0">
              <w:rPr>
                <w:rFonts w:ascii="Arial" w:hAnsi="Arial"/>
              </w:rPr>
              <w:t xml:space="preserve"> (DG)</w:t>
            </w:r>
          </w:p>
        </w:tc>
        <w:tc>
          <w:tcPr>
            <w:tcW w:w="1276" w:type="dxa"/>
          </w:tcPr>
          <w:p w:rsidR="00BE0DB7" w:rsidRPr="00D817F0" w:rsidRDefault="0042306D" w:rsidP="005E11EA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</w:t>
            </w:r>
            <w:r w:rsidR="005E11EA" w:rsidRPr="00D817F0">
              <w:rPr>
                <w:rFonts w:ascii="Arial" w:hAnsi="Arial"/>
              </w:rPr>
              <w:t>2</w:t>
            </w:r>
            <w:r w:rsidR="00241B6D" w:rsidRPr="00D817F0">
              <w:rPr>
                <w:rFonts w:ascii="Arial" w:hAnsi="Arial"/>
              </w:rPr>
              <w:t xml:space="preserve"> </w:t>
            </w:r>
            <w:r w:rsidR="0048166C" w:rsidRPr="00D817F0">
              <w:rPr>
                <w:rFonts w:ascii="Arial" w:hAnsi="Arial"/>
              </w:rPr>
              <w:t>en</w:t>
            </w:r>
            <w:r w:rsidR="00BE0DB7" w:rsidRPr="00D817F0">
              <w:rPr>
                <w:rFonts w:ascii="Arial" w:hAnsi="Arial"/>
              </w:rPr>
              <w:t xml:space="preserve"> </w:t>
            </w:r>
            <w:r w:rsidRPr="00D817F0">
              <w:rPr>
                <w:rFonts w:ascii="Arial" w:hAnsi="Arial"/>
              </w:rPr>
              <w:t>1</w:t>
            </w:r>
            <w:r w:rsidR="005E11EA" w:rsidRPr="00D817F0">
              <w:rPr>
                <w:rFonts w:ascii="Arial" w:hAnsi="Arial"/>
              </w:rPr>
              <w:t>3</w:t>
            </w:r>
          </w:p>
        </w:tc>
      </w:tr>
      <w:tr w:rsidR="00BE0DB7" w:rsidRPr="00D817F0" w:rsidTr="004E6542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D817F0" w:rsidRDefault="00BE0DB7" w:rsidP="00220736">
            <w:pPr>
              <w:tabs>
                <w:tab w:val="left" w:pos="318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d)</w:t>
            </w:r>
            <w:r w:rsidR="00220736" w:rsidRPr="00D817F0">
              <w:rPr>
                <w:rFonts w:ascii="Arial" w:hAnsi="Arial"/>
              </w:rPr>
              <w:tab/>
            </w:r>
            <w:r w:rsidRPr="00D817F0">
              <w:rPr>
                <w:rFonts w:ascii="Arial" w:hAnsi="Arial"/>
              </w:rPr>
              <w:t>Bijkomend honorarium</w:t>
            </w:r>
          </w:p>
        </w:tc>
        <w:tc>
          <w:tcPr>
            <w:tcW w:w="1276" w:type="dxa"/>
          </w:tcPr>
          <w:p w:rsidR="00BE0DB7" w:rsidRPr="00D817F0" w:rsidRDefault="0042306D" w:rsidP="005E11EA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</w:t>
            </w:r>
            <w:r w:rsidR="005E11EA" w:rsidRPr="00D817F0">
              <w:rPr>
                <w:rFonts w:ascii="Arial" w:hAnsi="Arial"/>
              </w:rPr>
              <w:t>3</w:t>
            </w:r>
          </w:p>
        </w:tc>
      </w:tr>
      <w:tr w:rsidR="001A7380" w:rsidTr="004E6542">
        <w:trPr>
          <w:cantSplit/>
        </w:trPr>
        <w:tc>
          <w:tcPr>
            <w:tcW w:w="709" w:type="dxa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A738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1A738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2F4BE6">
        <w:trPr>
          <w:cantSplit/>
        </w:trPr>
        <w:tc>
          <w:tcPr>
            <w:tcW w:w="9356" w:type="dxa"/>
            <w:gridSpan w:val="4"/>
          </w:tcPr>
          <w:p w:rsidR="00BE0DB7" w:rsidRDefault="00BE0DB7" w:rsidP="00492CFA">
            <w:pPr>
              <w:spacing w:line="240" w:lineRule="atLeast"/>
              <w:ind w:left="1877" w:hanging="1877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4"/>
              </w:rPr>
              <w:t xml:space="preserve">HOOFDSTUK V. SPECIALE TECHNISCHE GENEESKUNDIGE </w:t>
            </w:r>
            <w:r w:rsidR="00492CFA">
              <w:rPr>
                <w:rFonts w:ascii="Arial" w:hAnsi="Arial"/>
                <w:b/>
                <w:sz w:val="24"/>
              </w:rPr>
              <w:t>V</w:t>
            </w:r>
            <w:r>
              <w:rPr>
                <w:rFonts w:ascii="Arial" w:hAnsi="Arial"/>
                <w:b/>
                <w:sz w:val="24"/>
              </w:rPr>
              <w:t>ERSTREKKINGEN</w:t>
            </w:r>
          </w:p>
        </w:tc>
      </w:tr>
      <w:tr w:rsidR="00BE0DB7" w:rsidTr="004E6542">
        <w:trPr>
          <w:cantSplit/>
        </w:trPr>
        <w:tc>
          <w:tcPr>
            <w:tcW w:w="8080" w:type="dxa"/>
            <w:gridSpan w:val="3"/>
          </w:tcPr>
          <w:p w:rsidR="00BE0DB7" w:rsidRDefault="00BE0DB7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AFDELING 1.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10</w:t>
            </w:r>
            <w:r>
              <w:rPr>
                <w:rFonts w:ascii="Arial" w:hAnsi="Arial"/>
              </w:rPr>
              <w:t xml:space="preserve"> Algemene bepalingen + </w:t>
            </w:r>
            <w:proofErr w:type="spellStart"/>
            <w:r>
              <w:rPr>
                <w:rFonts w:ascii="Arial" w:hAnsi="Arial"/>
              </w:rPr>
              <w:t>stagedoende</w:t>
            </w:r>
            <w:proofErr w:type="spellEnd"/>
            <w:r>
              <w:rPr>
                <w:rFonts w:ascii="Arial" w:hAnsi="Arial"/>
              </w:rPr>
              <w:t xml:space="preserve"> geneesheren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  <w:r w:rsidR="00556671">
              <w:rPr>
                <w:rFonts w:ascii="Arial" w:hAnsi="Arial"/>
              </w:rPr>
              <w:t>tot</w:t>
            </w:r>
            <w:r>
              <w:rPr>
                <w:rFonts w:ascii="Arial" w:hAnsi="Arial"/>
              </w:rPr>
              <w:t xml:space="preserve"> </w:t>
            </w:r>
            <w:r w:rsidR="0091247E">
              <w:rPr>
                <w:rFonts w:ascii="Arial" w:hAnsi="Arial"/>
              </w:rPr>
              <w:t>3</w:t>
            </w: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  <w:b/>
              </w:rPr>
            </w:pP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8080" w:type="dxa"/>
            <w:gridSpan w:val="3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2.</w:t>
            </w:r>
            <w:r>
              <w:rPr>
                <w:rFonts w:ascii="Arial" w:hAnsi="Arial"/>
              </w:rPr>
              <w:t xml:space="preserve"> Algemene speciale verstrekkingen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BE0DB7" w:rsidP="00651C7A">
            <w:pPr>
              <w:tabs>
                <w:tab w:val="left" w:pos="735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  <w:b/>
              </w:rPr>
              <w:t>Art. 11</w:t>
            </w:r>
            <w:r w:rsidRPr="00346FF7">
              <w:rPr>
                <w:rFonts w:ascii="Arial" w:hAnsi="Arial"/>
              </w:rPr>
              <w:t xml:space="preserve"> </w:t>
            </w:r>
            <w:r w:rsidR="005F3189" w:rsidRPr="00346FF7">
              <w:rPr>
                <w:rFonts w:ascii="Arial" w:hAnsi="Arial"/>
              </w:rPr>
              <w:tab/>
            </w:r>
            <w:r w:rsidRPr="00346FF7">
              <w:rPr>
                <w:rFonts w:ascii="Arial" w:hAnsi="Arial"/>
              </w:rPr>
              <w:t xml:space="preserve">§ 1 </w:t>
            </w:r>
            <w:r w:rsidR="00604086" w:rsidRPr="00346FF7">
              <w:rPr>
                <w:rFonts w:ascii="Arial" w:hAnsi="Arial"/>
              </w:rPr>
              <w:tab/>
            </w:r>
            <w:r w:rsidRPr="00346FF7">
              <w:rPr>
                <w:rFonts w:ascii="Arial" w:hAnsi="Arial"/>
              </w:rPr>
              <w:t>Geneesheer-</w:t>
            </w:r>
            <w:r w:rsidRPr="00D817F0">
              <w:rPr>
                <w:rFonts w:ascii="Arial" w:hAnsi="Arial"/>
              </w:rPr>
              <w:t>specialist</w:t>
            </w:r>
            <w:r w:rsidR="00651C7A" w:rsidRPr="00D817F0">
              <w:rPr>
                <w:rFonts w:ascii="Arial" w:hAnsi="Arial"/>
              </w:rPr>
              <w:t xml:space="preserve"> (B)</w:t>
            </w:r>
          </w:p>
        </w:tc>
        <w:tc>
          <w:tcPr>
            <w:tcW w:w="1276" w:type="dxa"/>
          </w:tcPr>
          <w:p w:rsidR="00BE0DB7" w:rsidRPr="00346FF7" w:rsidRDefault="00BE0DB7" w:rsidP="00351F4A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 xml:space="preserve">1 tot </w:t>
            </w:r>
            <w:r w:rsidR="00351F4A" w:rsidRPr="00346FF7">
              <w:rPr>
                <w:rFonts w:ascii="Arial" w:hAnsi="Arial"/>
              </w:rPr>
              <w:t>7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220736">
            <w:pPr>
              <w:tabs>
                <w:tab w:val="left" w:pos="735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1bis </w:t>
            </w:r>
            <w:r w:rsidR="00604086"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>Bijkomend honorarium</w:t>
            </w:r>
          </w:p>
        </w:tc>
        <w:tc>
          <w:tcPr>
            <w:tcW w:w="1276" w:type="dxa"/>
          </w:tcPr>
          <w:p w:rsidR="00BE0DB7" w:rsidRPr="00346FF7" w:rsidRDefault="00351F4A" w:rsidP="00351F4A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7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220736">
            <w:pPr>
              <w:tabs>
                <w:tab w:val="left" w:pos="735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2 </w:t>
            </w:r>
            <w:r w:rsidR="00604086"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>Bijkomend honorarium voor lasermethode</w:t>
            </w:r>
          </w:p>
        </w:tc>
        <w:tc>
          <w:tcPr>
            <w:tcW w:w="1276" w:type="dxa"/>
          </w:tcPr>
          <w:p w:rsidR="00BE0DB7" w:rsidRPr="00346FF7" w:rsidRDefault="00351F4A" w:rsidP="00351F4A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8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604086">
            <w:pPr>
              <w:tabs>
                <w:tab w:val="left" w:pos="735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3 </w:t>
            </w:r>
            <w:r w:rsidR="00604086"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>355073-355084</w:t>
            </w:r>
          </w:p>
        </w:tc>
        <w:tc>
          <w:tcPr>
            <w:tcW w:w="1276" w:type="dxa"/>
          </w:tcPr>
          <w:p w:rsidR="00BE0DB7" w:rsidRPr="00346FF7" w:rsidRDefault="00351F4A" w:rsidP="00351F4A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8</w:t>
            </w:r>
            <w:r w:rsidR="004241EA" w:rsidRPr="00346FF7">
              <w:rPr>
                <w:rFonts w:ascii="Arial" w:hAnsi="Arial"/>
              </w:rPr>
              <w:t xml:space="preserve"> en 9</w:t>
            </w:r>
            <w:r w:rsidR="00BE0DB7" w:rsidRPr="00346FF7">
              <w:rPr>
                <w:rFonts w:ascii="Arial" w:hAnsi="Arial"/>
              </w:rPr>
              <w:t xml:space="preserve"> 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220736">
            <w:pPr>
              <w:tabs>
                <w:tab w:val="left" w:pos="735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4 </w:t>
            </w:r>
            <w:r w:rsidR="00604086"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>Puncties</w:t>
            </w:r>
          </w:p>
        </w:tc>
        <w:tc>
          <w:tcPr>
            <w:tcW w:w="1276" w:type="dxa"/>
          </w:tcPr>
          <w:p w:rsidR="00BE0DB7" w:rsidRPr="00346FF7" w:rsidRDefault="004241EA" w:rsidP="004241EA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9</w:t>
            </w:r>
            <w:r w:rsidR="00BE0DB7" w:rsidRPr="00346FF7">
              <w:rPr>
                <w:rFonts w:ascii="Arial" w:hAnsi="Arial"/>
              </w:rPr>
              <w:t xml:space="preserve"> tot </w:t>
            </w:r>
            <w:r w:rsidR="00351F4A" w:rsidRPr="00346FF7">
              <w:rPr>
                <w:rFonts w:ascii="Arial" w:hAnsi="Arial"/>
              </w:rPr>
              <w:t>1</w:t>
            </w:r>
            <w:r w:rsidR="00A505D1" w:rsidRPr="00346FF7">
              <w:rPr>
                <w:rFonts w:ascii="Arial" w:hAnsi="Arial"/>
              </w:rPr>
              <w:t>1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220736">
            <w:pPr>
              <w:tabs>
                <w:tab w:val="left" w:pos="735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5 </w:t>
            </w:r>
            <w:r w:rsidR="00604086"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Verhoging betrekkelijke waarde </w:t>
            </w:r>
            <w:r w:rsidR="00651C7A" w:rsidRPr="0061193C">
              <w:rPr>
                <w:rFonts w:ascii="Arial" w:hAnsi="Arial"/>
              </w:rPr>
              <w:t>bij</w:t>
            </w:r>
            <w:r w:rsidR="00651C7A" w:rsidRPr="00346FF7">
              <w:rPr>
                <w:rFonts w:ascii="Arial" w:hAnsi="Arial"/>
              </w:rPr>
              <w:t xml:space="preserve"> </w:t>
            </w:r>
            <w:r w:rsidR="00BE0DB7" w:rsidRPr="00346FF7">
              <w:rPr>
                <w:rFonts w:ascii="Arial" w:hAnsi="Arial"/>
              </w:rPr>
              <w:t>kinderen jonger dan 7 jaar</w:t>
            </w:r>
          </w:p>
        </w:tc>
        <w:tc>
          <w:tcPr>
            <w:tcW w:w="1276" w:type="dxa"/>
          </w:tcPr>
          <w:p w:rsidR="00BE0DB7" w:rsidRPr="00346FF7" w:rsidRDefault="00351F4A" w:rsidP="00351F4A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11</w:t>
            </w:r>
          </w:p>
        </w:tc>
      </w:tr>
      <w:tr w:rsidR="00AF2478" w:rsidRPr="00346FF7" w:rsidTr="004E6542">
        <w:trPr>
          <w:cantSplit/>
        </w:trPr>
        <w:tc>
          <w:tcPr>
            <w:tcW w:w="709" w:type="dxa"/>
          </w:tcPr>
          <w:p w:rsidR="00AF2478" w:rsidRPr="00346FF7" w:rsidRDefault="00AF2478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AF2478" w:rsidRPr="00346FF7" w:rsidRDefault="005F3189" w:rsidP="002E7675">
            <w:pPr>
              <w:tabs>
                <w:tab w:val="left" w:pos="743"/>
              </w:tabs>
              <w:spacing w:line="240" w:lineRule="atLeast"/>
              <w:ind w:left="1452" w:hanging="1452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AF2478" w:rsidRPr="00346FF7">
              <w:rPr>
                <w:rFonts w:ascii="Arial" w:hAnsi="Arial"/>
              </w:rPr>
              <w:t xml:space="preserve">§ 6 </w:t>
            </w:r>
            <w:r w:rsidR="00604086" w:rsidRPr="00346FF7">
              <w:rPr>
                <w:rFonts w:ascii="Arial" w:hAnsi="Arial"/>
              </w:rPr>
              <w:tab/>
            </w:r>
            <w:r w:rsidR="00AF2478" w:rsidRPr="00346FF7">
              <w:rPr>
                <w:rFonts w:ascii="Arial" w:hAnsi="Arial"/>
              </w:rPr>
              <w:t>Installatie van en toezicht op zuurstoftherapie in hyperbare drukkamer (ongeacht het aantal zittingen)</w:t>
            </w:r>
          </w:p>
        </w:tc>
        <w:tc>
          <w:tcPr>
            <w:tcW w:w="1276" w:type="dxa"/>
          </w:tcPr>
          <w:p w:rsidR="00AF2478" w:rsidRPr="00346FF7" w:rsidRDefault="00AF2478" w:rsidP="00843B5B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843B5B">
              <w:rPr>
                <w:rFonts w:ascii="Arial" w:hAnsi="Arial"/>
              </w:rPr>
              <w:t>2</w:t>
            </w: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8080" w:type="dxa"/>
            <w:gridSpan w:val="3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3.</w:t>
            </w:r>
            <w:r>
              <w:rPr>
                <w:rFonts w:ascii="Arial" w:hAnsi="Arial"/>
              </w:rPr>
              <w:t xml:space="preserve"> Anesthesiologie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 w:rsidP="005F3189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Art.12</w:t>
            </w:r>
            <w:r w:rsidR="005F3189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§ 1 </w:t>
            </w:r>
            <w:r w:rsidR="00604086" w:rsidRPr="007415F4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Geneesheer-specialist voor anesthesie</w:t>
            </w:r>
          </w:p>
        </w:tc>
        <w:tc>
          <w:tcPr>
            <w:tcW w:w="1276" w:type="dxa"/>
          </w:tcPr>
          <w:p w:rsidR="00BE0DB7" w:rsidRDefault="00BE0DB7" w:rsidP="007B4A9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tot </w:t>
            </w:r>
            <w:r w:rsidR="007B4A98">
              <w:rPr>
                <w:rFonts w:ascii="Arial" w:hAnsi="Arial"/>
              </w:rPr>
              <w:t>6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5F3189">
            <w:pPr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1bis </w:t>
            </w:r>
            <w:r w:rsidR="00604086"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>Bijkomend honorarium</w:t>
            </w:r>
          </w:p>
        </w:tc>
        <w:tc>
          <w:tcPr>
            <w:tcW w:w="1276" w:type="dxa"/>
          </w:tcPr>
          <w:p w:rsidR="00BE0DB7" w:rsidRPr="00346FF7" w:rsidRDefault="002E0700" w:rsidP="002E070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651C7A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346FF7">
            <w:pPr>
              <w:spacing w:line="240" w:lineRule="atLeast"/>
              <w:jc w:val="both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2 </w:t>
            </w:r>
            <w:r w:rsidR="00604086" w:rsidRPr="00346FF7">
              <w:rPr>
                <w:rFonts w:ascii="Arial" w:hAnsi="Arial"/>
              </w:rPr>
              <w:tab/>
            </w:r>
            <w:r w:rsidR="00B75532" w:rsidRPr="0061193C">
              <w:rPr>
                <w:rFonts w:ascii="Arial" w:hAnsi="Arial"/>
              </w:rPr>
              <w:t>Geschrapt door K.B. 11.2.2013 (in werking 1.3.2013)</w:t>
            </w:r>
          </w:p>
        </w:tc>
        <w:tc>
          <w:tcPr>
            <w:tcW w:w="1276" w:type="dxa"/>
          </w:tcPr>
          <w:p w:rsidR="00BE0DB7" w:rsidRPr="00346FF7" w:rsidRDefault="002E0700" w:rsidP="002E070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651C7A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346FF7">
            <w:pPr>
              <w:spacing w:line="240" w:lineRule="atLeast"/>
              <w:jc w:val="both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 xml:space="preserve">§ 2bis </w:t>
            </w:r>
            <w:r w:rsidR="00604086" w:rsidRPr="00346FF7">
              <w:rPr>
                <w:rFonts w:ascii="Arial" w:hAnsi="Arial"/>
              </w:rPr>
              <w:tab/>
            </w:r>
            <w:r w:rsidR="00B75532" w:rsidRPr="0061193C">
              <w:rPr>
                <w:rFonts w:ascii="Arial" w:hAnsi="Arial"/>
              </w:rPr>
              <w:t>Geschrapt door K.B. 11.2.2013 (in werking 1.3.2013)</w:t>
            </w:r>
          </w:p>
        </w:tc>
        <w:tc>
          <w:tcPr>
            <w:tcW w:w="1276" w:type="dxa"/>
          </w:tcPr>
          <w:p w:rsidR="00BE0DB7" w:rsidRPr="00346FF7" w:rsidRDefault="00D31096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7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5F3189" w:rsidP="005F3189">
            <w:pPr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>§</w:t>
            </w:r>
            <w:r w:rsidR="009E77E2" w:rsidRPr="00346FF7">
              <w:rPr>
                <w:rFonts w:ascii="Arial" w:hAnsi="Arial"/>
              </w:rPr>
              <w:t>§</w:t>
            </w:r>
            <w:r w:rsidR="00BE0DB7" w:rsidRPr="00346FF7">
              <w:rPr>
                <w:rFonts w:ascii="Arial" w:hAnsi="Arial"/>
              </w:rPr>
              <w:t xml:space="preserve"> 3</w:t>
            </w:r>
            <w:r w:rsidR="009E77E2" w:rsidRPr="00346FF7">
              <w:rPr>
                <w:rFonts w:ascii="Arial" w:hAnsi="Arial"/>
              </w:rPr>
              <w:t xml:space="preserve"> tot </w:t>
            </w:r>
            <w:r w:rsidR="000A5F35" w:rsidRPr="00346FF7">
              <w:rPr>
                <w:rFonts w:ascii="Arial" w:hAnsi="Arial"/>
              </w:rPr>
              <w:t>7</w:t>
            </w:r>
            <w:r w:rsidR="00BE0DB7" w:rsidRPr="00346FF7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6" w:type="dxa"/>
          </w:tcPr>
          <w:p w:rsidR="00BE0DB7" w:rsidRPr="00346FF7" w:rsidRDefault="00D31096" w:rsidP="000A5F35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7</w:t>
            </w:r>
            <w:r w:rsidR="00BE0DB7" w:rsidRPr="00346FF7">
              <w:rPr>
                <w:rFonts w:ascii="Arial" w:hAnsi="Arial"/>
              </w:rPr>
              <w:t xml:space="preserve"> </w:t>
            </w:r>
            <w:r w:rsidR="009E77E2" w:rsidRPr="00346FF7">
              <w:rPr>
                <w:rFonts w:ascii="Arial" w:hAnsi="Arial"/>
              </w:rPr>
              <w:t xml:space="preserve">tot </w:t>
            </w:r>
            <w:r w:rsidR="000A5F35" w:rsidRPr="00346FF7">
              <w:rPr>
                <w:rFonts w:ascii="Arial" w:hAnsi="Arial"/>
              </w:rPr>
              <w:t>10</w:t>
            </w:r>
          </w:p>
        </w:tc>
      </w:tr>
      <w:tr w:rsidR="00BE0DB7" w:rsidRPr="00346FF7" w:rsidTr="004E6542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</w:tbl>
    <w:p w:rsidR="002F4BE6" w:rsidRDefault="00F92DA1">
      <w:r>
        <w:br w:type="page"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26"/>
        <w:gridCol w:w="6945"/>
        <w:gridCol w:w="1277"/>
      </w:tblGrid>
      <w:tr w:rsidR="00BE0DB7" w:rsidTr="004E6542">
        <w:trPr>
          <w:cantSplit/>
        </w:trPr>
        <w:tc>
          <w:tcPr>
            <w:tcW w:w="8080" w:type="dxa"/>
            <w:gridSpan w:val="3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lastRenderedPageBreak/>
              <w:t>AFDELING 4.</w:t>
            </w:r>
            <w:r>
              <w:rPr>
                <w:rFonts w:ascii="Arial" w:hAnsi="Arial"/>
              </w:rPr>
              <w:t xml:space="preserve"> Reanimatie</w:t>
            </w:r>
          </w:p>
        </w:tc>
        <w:tc>
          <w:tcPr>
            <w:tcW w:w="1277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1928CF" w:rsidRDefault="00BE0DB7" w:rsidP="0006745C">
            <w:pPr>
              <w:tabs>
                <w:tab w:val="left" w:pos="459"/>
              </w:tabs>
              <w:spacing w:line="240" w:lineRule="atLeast"/>
              <w:ind w:left="1026" w:hanging="1026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13</w:t>
            </w:r>
            <w:r>
              <w:rPr>
                <w:rFonts w:ascii="Arial" w:hAnsi="Arial"/>
              </w:rPr>
              <w:t xml:space="preserve"> </w:t>
            </w:r>
          </w:p>
          <w:p w:rsidR="00B22B90" w:rsidRPr="00B22B90" w:rsidRDefault="00BE0DB7" w:rsidP="0006745C">
            <w:pPr>
              <w:tabs>
                <w:tab w:val="left" w:pos="459"/>
                <w:tab w:val="left" w:pos="601"/>
              </w:tabs>
              <w:spacing w:line="240" w:lineRule="atLeast"/>
              <w:jc w:val="both"/>
              <w:rPr>
                <w:rFonts w:ascii="Arial" w:hAnsi="Arial"/>
                <w:i/>
              </w:rPr>
            </w:pPr>
            <w:r>
              <w:rPr>
                <w:rFonts w:ascii="Arial" w:hAnsi="Arial"/>
              </w:rPr>
              <w:t>§ 1</w:t>
            </w:r>
            <w:r w:rsidR="00B22B90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</w:t>
            </w:r>
            <w:r w:rsidR="009E6DD1">
              <w:rPr>
                <w:rFonts w:ascii="Arial" w:hAnsi="Arial"/>
              </w:rPr>
              <w:tab/>
            </w:r>
            <w:r w:rsidR="00B22B90" w:rsidRPr="00B22B90">
              <w:rPr>
                <w:rFonts w:ascii="Arial" w:hAnsi="Arial"/>
                <w:i/>
              </w:rPr>
              <w:t>A</w:t>
            </w:r>
            <w:r w:rsidR="00B22B90">
              <w:rPr>
                <w:rFonts w:ascii="Arial" w:hAnsi="Arial"/>
                <w:i/>
              </w:rPr>
              <w:t>.</w:t>
            </w:r>
            <w:r w:rsidR="00B22B90">
              <w:rPr>
                <w:rFonts w:ascii="Arial" w:hAnsi="Arial"/>
              </w:rPr>
              <w:t xml:space="preserve"> </w:t>
            </w:r>
            <w:r w:rsidR="00C25166">
              <w:rPr>
                <w:rFonts w:ascii="Arial" w:hAnsi="Arial"/>
              </w:rPr>
              <w:t>B</w:t>
            </w:r>
            <w:r w:rsidR="00C25166" w:rsidRPr="00580C98">
              <w:rPr>
                <w:rFonts w:ascii="Arial" w:hAnsi="Arial"/>
              </w:rPr>
              <w:t xml:space="preserve">ekwaming is vereist van geneesheer-specialist voor inwendige geneeskunde, cardiologie, </w:t>
            </w:r>
            <w:proofErr w:type="spellStart"/>
            <w:r w:rsidR="00C25166" w:rsidRPr="00580C98">
              <w:rPr>
                <w:rFonts w:ascii="Arial" w:hAnsi="Arial"/>
              </w:rPr>
              <w:t>pneumologie</w:t>
            </w:r>
            <w:proofErr w:type="spellEnd"/>
            <w:r w:rsidR="00C25166" w:rsidRPr="00580C98">
              <w:rPr>
                <w:rFonts w:ascii="Arial" w:hAnsi="Arial"/>
              </w:rPr>
              <w:t>, gastro-enterologie, reumatologie, pediatrie, anesthesie-reanimatie, heelkunde, neurochirurgie, orthopedische heelkunde, plastische heelkunde, urologie, neurologie, geriatrie, medische oncologie, urgentiegeneeskunde of acute geneeskunde</w:t>
            </w:r>
          </w:p>
        </w:tc>
        <w:tc>
          <w:tcPr>
            <w:tcW w:w="1277" w:type="dxa"/>
            <w:vAlign w:val="bottom"/>
          </w:tcPr>
          <w:p w:rsidR="00BE0DB7" w:rsidRDefault="00BE0DB7" w:rsidP="00B22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  <w:r w:rsidR="00074561">
              <w:rPr>
                <w:rFonts w:ascii="Arial" w:hAnsi="Arial"/>
              </w:rPr>
              <w:t xml:space="preserve">tot </w:t>
            </w:r>
            <w:r w:rsidR="00B22B90">
              <w:rPr>
                <w:rFonts w:ascii="Arial" w:hAnsi="Arial"/>
              </w:rPr>
              <w:t>3</w:t>
            </w:r>
          </w:p>
        </w:tc>
      </w:tr>
      <w:tr w:rsidR="00B22B90" w:rsidTr="004E6542">
        <w:trPr>
          <w:cantSplit/>
        </w:trPr>
        <w:tc>
          <w:tcPr>
            <w:tcW w:w="709" w:type="dxa"/>
          </w:tcPr>
          <w:p w:rsidR="00B22B90" w:rsidRDefault="00B22B9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22B90" w:rsidRDefault="00B22B90" w:rsidP="0006745C">
            <w:pPr>
              <w:tabs>
                <w:tab w:val="left" w:pos="459"/>
              </w:tabs>
              <w:spacing w:line="240" w:lineRule="atLeast"/>
              <w:ind w:left="34" w:firstLine="425"/>
              <w:jc w:val="both"/>
              <w:rPr>
                <w:rFonts w:ascii="Arial" w:hAnsi="Arial"/>
                <w:b/>
              </w:rPr>
            </w:pPr>
            <w:r w:rsidRPr="00B22B90">
              <w:rPr>
                <w:rFonts w:ascii="Arial" w:hAnsi="Arial" w:cs="Arial"/>
                <w:i/>
                <w:lang w:eastAsia="nl-BE"/>
              </w:rPr>
              <w:t>B.</w:t>
            </w:r>
            <w:r w:rsidR="00C25166">
              <w:rPr>
                <w:rFonts w:ascii="Arial" w:hAnsi="Arial" w:cs="Arial"/>
                <w:i/>
                <w:lang w:eastAsia="nl-BE"/>
              </w:rPr>
              <w:t xml:space="preserve"> </w:t>
            </w:r>
            <w:r w:rsidR="00C25166">
              <w:rPr>
                <w:rFonts w:ascii="Arial" w:hAnsi="Arial" w:cs="Arial"/>
                <w:lang w:eastAsia="nl-BE"/>
              </w:rPr>
              <w:t>B</w:t>
            </w:r>
            <w:r w:rsidR="00C25166" w:rsidRPr="00C25166">
              <w:rPr>
                <w:rFonts w:ascii="Arial" w:hAnsi="Arial" w:cs="Arial"/>
                <w:lang w:eastAsia="nl-BE"/>
              </w:rPr>
              <w:t>ekwaming is vereist van geneesheer-specialist houder van de bijzondere beroepstitel in de intensieve zorg en uitsluitend verricht in de lokalen van een erkende functie intensieve zorg</w:t>
            </w:r>
          </w:p>
        </w:tc>
        <w:tc>
          <w:tcPr>
            <w:tcW w:w="1277" w:type="dxa"/>
            <w:vAlign w:val="bottom"/>
          </w:tcPr>
          <w:p w:rsidR="00B22B90" w:rsidRDefault="00B22B90" w:rsidP="00B22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 tot 6</w:t>
            </w:r>
          </w:p>
        </w:tc>
      </w:tr>
      <w:tr w:rsidR="00B22B90" w:rsidTr="004E6542">
        <w:trPr>
          <w:cantSplit/>
        </w:trPr>
        <w:tc>
          <w:tcPr>
            <w:tcW w:w="709" w:type="dxa"/>
          </w:tcPr>
          <w:p w:rsidR="00B22B90" w:rsidRDefault="00B22B9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22B90" w:rsidRDefault="00B22B90" w:rsidP="0006745C">
            <w:pPr>
              <w:spacing w:line="240" w:lineRule="atLeast"/>
              <w:ind w:firstLine="459"/>
              <w:jc w:val="both"/>
              <w:rPr>
                <w:rFonts w:ascii="Arial" w:hAnsi="Arial"/>
                <w:b/>
              </w:rPr>
            </w:pPr>
            <w:r w:rsidRPr="00B22B90">
              <w:rPr>
                <w:rFonts w:ascii="Arial" w:hAnsi="Arial"/>
                <w:i/>
              </w:rPr>
              <w:t>C</w:t>
            </w:r>
            <w:r w:rsidR="00C25166">
              <w:rPr>
                <w:rFonts w:ascii="Arial" w:hAnsi="Arial"/>
                <w:i/>
              </w:rPr>
              <w:t>.</w:t>
            </w:r>
            <w:r w:rsidR="00C25166" w:rsidRPr="00C25166">
              <w:rPr>
                <w:rFonts w:ascii="Arial" w:hAnsi="Arial" w:cs="Arial"/>
                <w:lang w:eastAsia="nl-BE"/>
              </w:rPr>
              <w:t xml:space="preserve"> </w:t>
            </w:r>
            <w:r w:rsidR="00C25166">
              <w:rPr>
                <w:rFonts w:ascii="Arial" w:hAnsi="Arial" w:cs="Arial"/>
                <w:lang w:eastAsia="nl-BE"/>
              </w:rPr>
              <w:t>B</w:t>
            </w:r>
            <w:r w:rsidR="00C25166" w:rsidRPr="00C25166">
              <w:rPr>
                <w:rFonts w:ascii="Arial" w:hAnsi="Arial" w:cs="Arial"/>
                <w:lang w:eastAsia="nl-BE"/>
              </w:rPr>
              <w:t>ekwaming is vereist van geneesheer-specialist in de kindergeneeskunde, houder van de bijzondere beroepstitel in de neonatologie, en uitsluitend verricht in de lokalen van een erkende dienst NIC, tenzij anders bepaald</w:t>
            </w:r>
          </w:p>
        </w:tc>
        <w:tc>
          <w:tcPr>
            <w:tcW w:w="1277" w:type="dxa"/>
            <w:vAlign w:val="bottom"/>
          </w:tcPr>
          <w:p w:rsidR="00B22B90" w:rsidRDefault="00B22B90" w:rsidP="00B22B90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 tot 8</w:t>
            </w: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 w:rsidP="00916102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§§ 1</w:t>
            </w:r>
            <w:r w:rsidRPr="001D0974">
              <w:rPr>
                <w:rFonts w:ascii="Arial" w:hAnsi="Arial"/>
                <w:i/>
              </w:rPr>
              <w:t>bis</w:t>
            </w:r>
            <w:r w:rsidR="008E3988">
              <w:rPr>
                <w:rFonts w:ascii="Arial" w:hAnsi="Arial"/>
                <w:i/>
              </w:rPr>
              <w:t xml:space="preserve"> </w:t>
            </w:r>
            <w:r w:rsidR="008E3988">
              <w:rPr>
                <w:rFonts w:ascii="Arial" w:hAnsi="Arial"/>
              </w:rPr>
              <w:t>tot</w:t>
            </w:r>
            <w:r>
              <w:rPr>
                <w:rFonts w:ascii="Arial" w:hAnsi="Arial"/>
              </w:rPr>
              <w:t xml:space="preserve"> </w:t>
            </w:r>
            <w:r w:rsidR="00916102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7" w:type="dxa"/>
          </w:tcPr>
          <w:p w:rsidR="00BE0DB7" w:rsidRDefault="00B22B90" w:rsidP="00916102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 tot 1</w:t>
            </w:r>
            <w:r w:rsidR="00916102">
              <w:rPr>
                <w:rFonts w:ascii="Arial" w:hAnsi="Arial"/>
              </w:rPr>
              <w:t>1</w:t>
            </w:r>
          </w:p>
        </w:tc>
      </w:tr>
      <w:tr w:rsidR="00340E47" w:rsidTr="004E6542">
        <w:trPr>
          <w:cantSplit/>
        </w:trPr>
        <w:tc>
          <w:tcPr>
            <w:tcW w:w="709" w:type="dxa"/>
          </w:tcPr>
          <w:p w:rsidR="00340E47" w:rsidRDefault="00340E4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340E47" w:rsidRDefault="00340E4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7" w:type="dxa"/>
          </w:tcPr>
          <w:p w:rsidR="00340E47" w:rsidRDefault="00340E47" w:rsidP="00B22B9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8080" w:type="dxa"/>
            <w:gridSpan w:val="3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5.</w:t>
            </w:r>
            <w:r>
              <w:rPr>
                <w:rFonts w:ascii="Arial" w:hAnsi="Arial"/>
              </w:rPr>
              <w:t xml:space="preserve"> Heelkunde</w:t>
            </w:r>
          </w:p>
        </w:tc>
        <w:tc>
          <w:tcPr>
            <w:tcW w:w="1277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4E6542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Art.14</w:t>
            </w:r>
          </w:p>
        </w:tc>
        <w:tc>
          <w:tcPr>
            <w:tcW w:w="1277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a)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Algemene heelkunde</w:t>
            </w:r>
            <w:r w:rsidR="00651C7A" w:rsidRPr="00D817F0">
              <w:rPr>
                <w:rFonts w:ascii="Arial" w:hAnsi="Arial"/>
              </w:rPr>
              <w:t xml:space="preserve"> (D)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 en 2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b)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Neurochirurgie</w:t>
            </w:r>
            <w:r w:rsidR="00651C7A" w:rsidRPr="00D817F0">
              <w:rPr>
                <w:rFonts w:ascii="Arial" w:hAnsi="Arial"/>
              </w:rPr>
              <w:t xml:space="preserve"> (DA)</w:t>
            </w:r>
          </w:p>
        </w:tc>
        <w:tc>
          <w:tcPr>
            <w:tcW w:w="1277" w:type="dxa"/>
          </w:tcPr>
          <w:p w:rsidR="00BE0DB7" w:rsidRPr="00D817F0" w:rsidRDefault="00BE0DB7" w:rsidP="00A25E4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A25E47" w:rsidRPr="00D817F0">
              <w:rPr>
                <w:rFonts w:ascii="Arial" w:hAnsi="Arial"/>
              </w:rPr>
              <w:t>6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c)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Plastische heelkunde</w:t>
            </w:r>
            <w:r w:rsidR="00651C7A" w:rsidRPr="00D817F0">
              <w:rPr>
                <w:rFonts w:ascii="Arial" w:hAnsi="Arial"/>
              </w:rPr>
              <w:t xml:space="preserve"> (DB)</w:t>
            </w:r>
          </w:p>
        </w:tc>
        <w:tc>
          <w:tcPr>
            <w:tcW w:w="1277" w:type="dxa"/>
          </w:tcPr>
          <w:p w:rsidR="00BE0DB7" w:rsidRPr="00D817F0" w:rsidRDefault="00BE0DB7" w:rsidP="00441F6E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441F6E">
              <w:rPr>
                <w:rFonts w:ascii="Arial" w:hAnsi="Arial"/>
              </w:rPr>
              <w:t>8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d)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Heelkunde op het abdomen</w:t>
            </w:r>
            <w:r w:rsidR="00651C7A" w:rsidRPr="00D817F0">
              <w:rPr>
                <w:rFonts w:ascii="Arial" w:hAnsi="Arial"/>
              </w:rPr>
              <w:t xml:space="preserve"> (D)</w:t>
            </w:r>
          </w:p>
        </w:tc>
        <w:tc>
          <w:tcPr>
            <w:tcW w:w="1277" w:type="dxa"/>
          </w:tcPr>
          <w:p w:rsidR="00BE0DB7" w:rsidRPr="00D817F0" w:rsidRDefault="00BE0DB7" w:rsidP="00CD68D2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174DE2" w:rsidRPr="00D817F0">
              <w:rPr>
                <w:rFonts w:ascii="Arial" w:hAnsi="Arial"/>
              </w:rPr>
              <w:t>1</w:t>
            </w:r>
            <w:r w:rsidR="00CD68D2" w:rsidRPr="00D817F0">
              <w:rPr>
                <w:rFonts w:ascii="Arial" w:hAnsi="Arial"/>
              </w:rPr>
              <w:t>1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e)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Heelkunde op de thorax</w:t>
            </w:r>
            <w:r w:rsidR="00651C7A" w:rsidRPr="00D817F0">
              <w:rPr>
                <w:rFonts w:ascii="Arial" w:hAnsi="Arial"/>
              </w:rPr>
              <w:t xml:space="preserve"> (D)</w:t>
            </w:r>
          </w:p>
        </w:tc>
        <w:tc>
          <w:tcPr>
            <w:tcW w:w="1277" w:type="dxa"/>
          </w:tcPr>
          <w:p w:rsidR="00BE0DB7" w:rsidRPr="00D817F0" w:rsidRDefault="00BE0DB7" w:rsidP="000F421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0F4217" w:rsidRPr="00D817F0">
              <w:rPr>
                <w:rFonts w:ascii="Arial" w:hAnsi="Arial"/>
              </w:rPr>
              <w:t>7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f)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Bloedvatenheelkunde</w:t>
            </w:r>
            <w:r w:rsidR="00651C7A" w:rsidRPr="00D817F0">
              <w:rPr>
                <w:rFonts w:ascii="Arial" w:hAnsi="Arial"/>
              </w:rPr>
              <w:t xml:space="preserve"> (D)</w:t>
            </w:r>
          </w:p>
        </w:tc>
        <w:tc>
          <w:tcPr>
            <w:tcW w:w="1277" w:type="dxa"/>
          </w:tcPr>
          <w:p w:rsidR="00BE0DB7" w:rsidRPr="00D817F0" w:rsidRDefault="00BE0DB7" w:rsidP="0022248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222487" w:rsidRPr="00D817F0">
              <w:rPr>
                <w:rFonts w:ascii="Arial" w:hAnsi="Arial"/>
              </w:rPr>
              <w:t>4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g) 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proofErr w:type="spellStart"/>
            <w:r w:rsidRPr="00D817F0">
              <w:rPr>
                <w:rFonts w:ascii="Arial" w:hAnsi="Arial"/>
              </w:rPr>
              <w:t>Gynecologie</w:t>
            </w:r>
            <w:proofErr w:type="spellEnd"/>
            <w:r w:rsidRPr="00D817F0">
              <w:rPr>
                <w:rFonts w:ascii="Arial" w:hAnsi="Arial"/>
              </w:rPr>
              <w:t>-verloskunde</w:t>
            </w:r>
            <w:r w:rsidR="00651C7A" w:rsidRPr="00D817F0">
              <w:rPr>
                <w:rFonts w:ascii="Arial" w:hAnsi="Arial"/>
              </w:rPr>
              <w:t xml:space="preserve"> (DG)</w:t>
            </w:r>
          </w:p>
        </w:tc>
        <w:tc>
          <w:tcPr>
            <w:tcW w:w="1277" w:type="dxa"/>
          </w:tcPr>
          <w:p w:rsidR="00BE0DB7" w:rsidRPr="00D817F0" w:rsidRDefault="00BE0DB7" w:rsidP="009E269E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9E269E" w:rsidRPr="00D817F0">
              <w:rPr>
                <w:rFonts w:ascii="Arial" w:hAnsi="Arial"/>
              </w:rPr>
              <w:t>6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h)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tabs>
                <w:tab w:val="left" w:pos="175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Oftalmologie</w:t>
            </w:r>
            <w:r w:rsidR="00651C7A" w:rsidRPr="00D817F0">
              <w:rPr>
                <w:rFonts w:ascii="Arial" w:hAnsi="Arial"/>
              </w:rPr>
              <w:t xml:space="preserve"> (DH)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BE0DB7" w:rsidP="009E6DD1">
            <w:pPr>
              <w:tabs>
                <w:tab w:val="left" w:pos="175"/>
                <w:tab w:val="left" w:pos="602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§ 1 </w:t>
            </w:r>
            <w:r w:rsidRPr="00D817F0">
              <w:rPr>
                <w:rFonts w:ascii="Arial" w:hAnsi="Arial"/>
              </w:rPr>
              <w:tab/>
              <w:t>I Heelkundige verstrekkingen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EC2299" w:rsidRPr="00D817F0" w:rsidTr="002F4BE6">
        <w:trPr>
          <w:cantSplit/>
        </w:trPr>
        <w:tc>
          <w:tcPr>
            <w:tcW w:w="709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EC2299" w:rsidRPr="00D817F0" w:rsidRDefault="00EC2299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1° Traanwegen</w:t>
            </w:r>
          </w:p>
        </w:tc>
        <w:tc>
          <w:tcPr>
            <w:tcW w:w="1277" w:type="dxa"/>
          </w:tcPr>
          <w:p w:rsidR="00EC2299" w:rsidRPr="00D817F0" w:rsidRDefault="00EC2299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</w:t>
            </w:r>
          </w:p>
        </w:tc>
      </w:tr>
      <w:tr w:rsidR="00EC2299" w:rsidRPr="00D817F0" w:rsidTr="002F4BE6">
        <w:trPr>
          <w:cantSplit/>
        </w:trPr>
        <w:tc>
          <w:tcPr>
            <w:tcW w:w="709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EC2299" w:rsidRPr="00D817F0" w:rsidRDefault="00EC2299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2° Oogleden, wenkbrauwen</w:t>
            </w:r>
          </w:p>
        </w:tc>
        <w:tc>
          <w:tcPr>
            <w:tcW w:w="1277" w:type="dxa"/>
          </w:tcPr>
          <w:p w:rsidR="00EC2299" w:rsidRPr="00D817F0" w:rsidRDefault="00EC2299" w:rsidP="00EA7DA0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</w:t>
            </w:r>
            <w:r w:rsidR="00EA7DA0">
              <w:rPr>
                <w:rFonts w:ascii="Arial" w:hAnsi="Arial"/>
              </w:rPr>
              <w:t>tot</w:t>
            </w:r>
            <w:r w:rsidRPr="00D817F0">
              <w:rPr>
                <w:rFonts w:ascii="Arial" w:hAnsi="Arial"/>
              </w:rPr>
              <w:t xml:space="preserve"> </w:t>
            </w:r>
            <w:r w:rsidR="00CC4A43">
              <w:rPr>
                <w:rFonts w:ascii="Arial" w:hAnsi="Arial"/>
              </w:rPr>
              <w:t>3</w:t>
            </w:r>
          </w:p>
        </w:tc>
      </w:tr>
      <w:tr w:rsidR="00EC2299" w:rsidRPr="00D817F0" w:rsidTr="002F4BE6">
        <w:trPr>
          <w:cantSplit/>
        </w:trPr>
        <w:tc>
          <w:tcPr>
            <w:tcW w:w="709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EC2299" w:rsidRPr="00D817F0" w:rsidRDefault="00EC2299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3° Hoornvlies, bindvlies</w:t>
            </w:r>
          </w:p>
        </w:tc>
        <w:tc>
          <w:tcPr>
            <w:tcW w:w="1277" w:type="dxa"/>
          </w:tcPr>
          <w:p w:rsidR="00EC2299" w:rsidRPr="00D817F0" w:rsidRDefault="00CC4A4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</w:tr>
      <w:tr w:rsidR="00EC2299" w:rsidRPr="00D817F0" w:rsidTr="002F4BE6">
        <w:trPr>
          <w:cantSplit/>
        </w:trPr>
        <w:tc>
          <w:tcPr>
            <w:tcW w:w="709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EC2299" w:rsidRPr="00D817F0" w:rsidRDefault="00EC2299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4° Intra-oculaire ingrepen</w:t>
            </w:r>
          </w:p>
        </w:tc>
        <w:tc>
          <w:tcPr>
            <w:tcW w:w="1277" w:type="dxa"/>
          </w:tcPr>
          <w:p w:rsidR="00EC2299" w:rsidRPr="00D817F0" w:rsidRDefault="00EC2299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3</w:t>
            </w:r>
            <w:r w:rsidR="0010079B" w:rsidRPr="00D817F0">
              <w:rPr>
                <w:rFonts w:ascii="Arial" w:hAnsi="Arial"/>
              </w:rPr>
              <w:t xml:space="preserve"> en 4</w:t>
            </w:r>
          </w:p>
        </w:tc>
      </w:tr>
      <w:tr w:rsidR="00EC2299" w:rsidRPr="00D817F0" w:rsidTr="002F4BE6">
        <w:trPr>
          <w:cantSplit/>
        </w:trPr>
        <w:tc>
          <w:tcPr>
            <w:tcW w:w="709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EC2299" w:rsidRPr="00D817F0" w:rsidRDefault="00EC2299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5° Ingrepen in de oogholte</w:t>
            </w:r>
          </w:p>
        </w:tc>
        <w:tc>
          <w:tcPr>
            <w:tcW w:w="1277" w:type="dxa"/>
          </w:tcPr>
          <w:p w:rsidR="00EC2299" w:rsidRPr="00D817F0" w:rsidRDefault="00CC4A43" w:rsidP="00CC4A43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4 en 5</w:t>
            </w:r>
          </w:p>
        </w:tc>
      </w:tr>
      <w:tr w:rsidR="00EC2299" w:rsidRPr="00D817F0" w:rsidTr="002F4BE6">
        <w:trPr>
          <w:cantSplit/>
        </w:trPr>
        <w:tc>
          <w:tcPr>
            <w:tcW w:w="709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EC2299" w:rsidRPr="00D817F0" w:rsidRDefault="00EC229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EC2299" w:rsidRPr="00D817F0" w:rsidRDefault="00EC2299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6° Ingrepen op de spieren</w:t>
            </w:r>
          </w:p>
        </w:tc>
        <w:tc>
          <w:tcPr>
            <w:tcW w:w="1277" w:type="dxa"/>
          </w:tcPr>
          <w:p w:rsidR="00EC2299" w:rsidRPr="00D817F0" w:rsidRDefault="00CC4A4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F7539F" w:rsidP="0006745C">
            <w:pPr>
              <w:tabs>
                <w:tab w:val="left" w:pos="600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ab/>
              <w:t>II Niet-</w:t>
            </w:r>
            <w:r w:rsidR="00BE0DB7" w:rsidRPr="00D817F0">
              <w:rPr>
                <w:rFonts w:ascii="Arial" w:hAnsi="Arial"/>
              </w:rPr>
              <w:t>heelkundige verstrekkingen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 w:rsidP="0006745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994792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1° </w:t>
            </w:r>
            <w:r w:rsidR="00BE0DB7" w:rsidRPr="00D817F0">
              <w:rPr>
                <w:rFonts w:ascii="Arial" w:hAnsi="Arial"/>
              </w:rPr>
              <w:t>Therapeutische handelingen</w:t>
            </w:r>
          </w:p>
        </w:tc>
        <w:tc>
          <w:tcPr>
            <w:tcW w:w="1277" w:type="dxa"/>
          </w:tcPr>
          <w:p w:rsidR="00BE0DB7" w:rsidRPr="00D817F0" w:rsidRDefault="00CC4A43" w:rsidP="00CC4A4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8F35D1" w:rsidRPr="00D817F0">
              <w:rPr>
                <w:rFonts w:ascii="Arial" w:hAnsi="Arial"/>
              </w:rPr>
              <w:t xml:space="preserve"> en </w:t>
            </w:r>
            <w:r>
              <w:rPr>
                <w:rFonts w:ascii="Arial" w:hAnsi="Arial"/>
              </w:rPr>
              <w:t>7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 w:rsidP="0006745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994792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2° </w:t>
            </w:r>
            <w:r w:rsidR="00BE0DB7" w:rsidRPr="00D817F0">
              <w:rPr>
                <w:rFonts w:ascii="Arial" w:hAnsi="Arial"/>
              </w:rPr>
              <w:t>Diagnostische handelingen</w:t>
            </w:r>
          </w:p>
        </w:tc>
        <w:tc>
          <w:tcPr>
            <w:tcW w:w="1277" w:type="dxa"/>
          </w:tcPr>
          <w:p w:rsidR="00BE0DB7" w:rsidRPr="00D817F0" w:rsidRDefault="00CC4A43" w:rsidP="00CC4A4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BE0DB7" w:rsidRPr="00D817F0">
              <w:rPr>
                <w:rFonts w:ascii="Arial" w:hAnsi="Arial"/>
              </w:rPr>
              <w:t xml:space="preserve"> </w:t>
            </w:r>
            <w:r w:rsidR="00C25253" w:rsidRPr="00D817F0">
              <w:rPr>
                <w:rFonts w:ascii="Arial" w:hAnsi="Arial"/>
              </w:rPr>
              <w:t>tot</w:t>
            </w:r>
            <w:r w:rsidR="00BE0DB7" w:rsidRPr="00D817F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9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 w:rsidP="0006745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994792" w:rsidP="0006745C">
            <w:pPr>
              <w:tabs>
                <w:tab w:val="left" w:pos="600"/>
              </w:tabs>
              <w:spacing w:line="240" w:lineRule="atLeast"/>
              <w:ind w:left="317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3° </w:t>
            </w:r>
            <w:r w:rsidR="00BE0DB7" w:rsidRPr="00D817F0">
              <w:rPr>
                <w:rFonts w:ascii="Arial" w:hAnsi="Arial"/>
              </w:rPr>
              <w:t>Behandeling met laser</w:t>
            </w:r>
          </w:p>
        </w:tc>
        <w:tc>
          <w:tcPr>
            <w:tcW w:w="1277" w:type="dxa"/>
          </w:tcPr>
          <w:p w:rsidR="00BE0DB7" w:rsidRPr="00D817F0" w:rsidRDefault="005B4A8C" w:rsidP="00B273A5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9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BE0DB7" w:rsidP="009E6DD1">
            <w:pPr>
              <w:tabs>
                <w:tab w:val="left" w:pos="175"/>
                <w:tab w:val="left" w:pos="460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§ 2</w:t>
            </w:r>
            <w:r w:rsidR="00BB2372" w:rsidRPr="00D817F0">
              <w:rPr>
                <w:rFonts w:ascii="Arial" w:hAnsi="Arial"/>
              </w:rPr>
              <w:t xml:space="preserve"> - </w:t>
            </w:r>
            <w:r w:rsidRPr="00D817F0">
              <w:rPr>
                <w:rFonts w:ascii="Arial" w:hAnsi="Arial"/>
              </w:rPr>
              <w:t>Toepassingsregelen</w:t>
            </w:r>
          </w:p>
        </w:tc>
        <w:tc>
          <w:tcPr>
            <w:tcW w:w="1277" w:type="dxa"/>
          </w:tcPr>
          <w:p w:rsidR="00BE0DB7" w:rsidRPr="00D817F0" w:rsidRDefault="0010079B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10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i)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spacing w:line="240" w:lineRule="atLeast"/>
              <w:ind w:left="-108"/>
              <w:rPr>
                <w:rFonts w:ascii="Arial" w:hAnsi="Arial"/>
              </w:rPr>
            </w:pPr>
            <w:proofErr w:type="spellStart"/>
            <w:r w:rsidRPr="00D817F0">
              <w:rPr>
                <w:rFonts w:ascii="Arial" w:hAnsi="Arial"/>
              </w:rPr>
              <w:t>Otorhinolaryngologie</w:t>
            </w:r>
            <w:proofErr w:type="spellEnd"/>
            <w:r w:rsidR="00651C7A" w:rsidRPr="00D817F0">
              <w:rPr>
                <w:rFonts w:ascii="Arial" w:hAnsi="Arial"/>
              </w:rPr>
              <w:t xml:space="preserve"> (DL)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0778C1" w:rsidRPr="00D817F0">
              <w:rPr>
                <w:rFonts w:ascii="Arial" w:hAnsi="Arial"/>
              </w:rPr>
              <w:t>1</w:t>
            </w:r>
            <w:r w:rsidR="00401D92" w:rsidRPr="00D817F0">
              <w:rPr>
                <w:rFonts w:ascii="Arial" w:hAnsi="Arial"/>
              </w:rPr>
              <w:t>2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j)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Urologie</w:t>
            </w:r>
            <w:r w:rsidR="00651C7A" w:rsidRPr="00D817F0">
              <w:rPr>
                <w:rFonts w:ascii="Arial" w:hAnsi="Arial"/>
              </w:rPr>
              <w:t xml:space="preserve"> (DO)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28734F" w:rsidRPr="00D817F0">
              <w:rPr>
                <w:rFonts w:ascii="Arial" w:hAnsi="Arial"/>
              </w:rPr>
              <w:t>7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k)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Orthopedie</w:t>
            </w:r>
            <w:r w:rsidR="00CE6DC2" w:rsidRPr="00D817F0">
              <w:rPr>
                <w:rFonts w:ascii="Arial" w:hAnsi="Arial"/>
                <w:lang w:val="fr-BE"/>
              </w:rPr>
              <w:t xml:space="preserve"> (DP)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043A7C" w:rsidRPr="00D817F0" w:rsidTr="002F4BE6">
        <w:trPr>
          <w:cantSplit/>
        </w:trPr>
        <w:tc>
          <w:tcPr>
            <w:tcW w:w="709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043A7C" w:rsidRPr="00D817F0" w:rsidRDefault="00043A7C" w:rsidP="0006745C">
            <w:pPr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I Heelkundige verstrekkingen</w:t>
            </w:r>
          </w:p>
        </w:tc>
        <w:tc>
          <w:tcPr>
            <w:tcW w:w="1277" w:type="dxa"/>
          </w:tcPr>
          <w:p w:rsidR="00043A7C" w:rsidRPr="00D817F0" w:rsidRDefault="00043A7C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043A7C" w:rsidP="0006745C">
            <w:pPr>
              <w:tabs>
                <w:tab w:val="left" w:pos="317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ab/>
            </w:r>
            <w:r w:rsidR="00BE0DB7" w:rsidRPr="00D817F0">
              <w:rPr>
                <w:rFonts w:ascii="Arial" w:hAnsi="Arial"/>
              </w:rPr>
              <w:t>§ 1 Bloedige behandelingen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 tot 28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BE0DB7" w:rsidRPr="00D817F0" w:rsidRDefault="00043A7C" w:rsidP="0006745C">
            <w:pPr>
              <w:tabs>
                <w:tab w:val="left" w:pos="317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ab/>
            </w:r>
            <w:r w:rsidR="00BE0DB7" w:rsidRPr="00D817F0">
              <w:rPr>
                <w:rFonts w:ascii="Arial" w:hAnsi="Arial"/>
              </w:rPr>
              <w:t>§ 2 Onbloedige behandelingen</w:t>
            </w:r>
          </w:p>
        </w:tc>
        <w:tc>
          <w:tcPr>
            <w:tcW w:w="1277" w:type="dxa"/>
          </w:tcPr>
          <w:p w:rsidR="00BE0DB7" w:rsidRPr="00D817F0" w:rsidRDefault="00DC7190" w:rsidP="00613E56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2</w:t>
            </w:r>
            <w:r w:rsidR="00613E56" w:rsidRPr="00D817F0">
              <w:rPr>
                <w:rFonts w:ascii="Arial" w:hAnsi="Arial"/>
              </w:rPr>
              <w:t>8</w:t>
            </w:r>
            <w:r w:rsidR="00BE0DB7" w:rsidRPr="00D817F0">
              <w:rPr>
                <w:rFonts w:ascii="Arial" w:hAnsi="Arial"/>
              </w:rPr>
              <w:t xml:space="preserve"> tot 3</w:t>
            </w:r>
            <w:r w:rsidR="00043A7C" w:rsidRPr="00D817F0">
              <w:rPr>
                <w:rFonts w:ascii="Arial" w:hAnsi="Arial"/>
              </w:rPr>
              <w:t>6</w:t>
            </w:r>
          </w:p>
        </w:tc>
      </w:tr>
      <w:tr w:rsidR="00043A7C" w:rsidRPr="00D817F0" w:rsidTr="002F4BE6">
        <w:trPr>
          <w:cantSplit/>
        </w:trPr>
        <w:tc>
          <w:tcPr>
            <w:tcW w:w="709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043A7C" w:rsidRPr="00D817F0" w:rsidRDefault="00043A7C" w:rsidP="0006745C">
            <w:pPr>
              <w:tabs>
                <w:tab w:val="left" w:pos="317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ab/>
              <w:t>§ 3 Oncologische heelkunde</w:t>
            </w:r>
          </w:p>
        </w:tc>
        <w:tc>
          <w:tcPr>
            <w:tcW w:w="1277" w:type="dxa"/>
          </w:tcPr>
          <w:p w:rsidR="00043A7C" w:rsidRPr="00D817F0" w:rsidRDefault="00043A7C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36</w:t>
            </w:r>
          </w:p>
        </w:tc>
      </w:tr>
      <w:tr w:rsidR="00043A7C" w:rsidRPr="00D817F0" w:rsidTr="002F4BE6">
        <w:trPr>
          <w:cantSplit/>
        </w:trPr>
        <w:tc>
          <w:tcPr>
            <w:tcW w:w="709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043A7C" w:rsidRPr="00D817F0" w:rsidRDefault="00043A7C" w:rsidP="0006745C">
            <w:pPr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II Niet</w:t>
            </w:r>
            <w:r w:rsidR="00620A0F" w:rsidRPr="00D817F0">
              <w:rPr>
                <w:rFonts w:ascii="Arial" w:hAnsi="Arial"/>
              </w:rPr>
              <w:t>-</w:t>
            </w:r>
            <w:r w:rsidRPr="00D817F0">
              <w:rPr>
                <w:rFonts w:ascii="Arial" w:hAnsi="Arial"/>
              </w:rPr>
              <w:t>heelkundige verstrekkingen</w:t>
            </w:r>
          </w:p>
        </w:tc>
        <w:tc>
          <w:tcPr>
            <w:tcW w:w="1277" w:type="dxa"/>
          </w:tcPr>
          <w:p w:rsidR="00043A7C" w:rsidRPr="00D817F0" w:rsidRDefault="00043A7C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36</w:t>
            </w:r>
          </w:p>
        </w:tc>
      </w:tr>
      <w:tr w:rsidR="00043A7C" w:rsidRPr="00D817F0" w:rsidTr="002F4BE6">
        <w:trPr>
          <w:cantSplit/>
        </w:trPr>
        <w:tc>
          <w:tcPr>
            <w:tcW w:w="709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043A7C" w:rsidRPr="00D817F0" w:rsidRDefault="00043A7C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043A7C" w:rsidRPr="00D817F0" w:rsidRDefault="00043A7C" w:rsidP="00346FF7">
            <w:pPr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III </w:t>
            </w:r>
            <w:r w:rsidR="00346FF7" w:rsidRPr="00D817F0">
              <w:rPr>
                <w:rFonts w:ascii="Arial" w:hAnsi="Arial"/>
              </w:rPr>
              <w:t xml:space="preserve">Diagnostische </w:t>
            </w:r>
            <w:proofErr w:type="spellStart"/>
            <w:r w:rsidRPr="00D817F0">
              <w:rPr>
                <w:rFonts w:ascii="Arial" w:hAnsi="Arial"/>
              </w:rPr>
              <w:t>arthroscopieën</w:t>
            </w:r>
            <w:proofErr w:type="spellEnd"/>
          </w:p>
        </w:tc>
        <w:tc>
          <w:tcPr>
            <w:tcW w:w="1277" w:type="dxa"/>
          </w:tcPr>
          <w:p w:rsidR="00043A7C" w:rsidRPr="00D817F0" w:rsidRDefault="00613E56" w:rsidP="00613E56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36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l)</w:t>
            </w:r>
          </w:p>
        </w:tc>
        <w:tc>
          <w:tcPr>
            <w:tcW w:w="6945" w:type="dxa"/>
          </w:tcPr>
          <w:p w:rsidR="00BE0DB7" w:rsidRPr="00D817F0" w:rsidRDefault="00BE0DB7" w:rsidP="00651C7A">
            <w:pPr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Stomatologie</w:t>
            </w:r>
            <w:r w:rsidR="00651C7A" w:rsidRPr="00D817F0">
              <w:rPr>
                <w:rFonts w:ascii="Arial" w:hAnsi="Arial"/>
              </w:rPr>
              <w:t xml:space="preserve"> (DR)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5E06CE" w:rsidRPr="00D817F0">
              <w:rPr>
                <w:rFonts w:ascii="Arial" w:hAnsi="Arial"/>
              </w:rPr>
              <w:t>10</w:t>
            </w:r>
          </w:p>
        </w:tc>
      </w:tr>
      <w:tr w:rsidR="00BE0DB7" w:rsidRPr="00D817F0" w:rsidTr="002F4BE6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BE0DB7" w:rsidRPr="00D817F0" w:rsidRDefault="00BE0DB7" w:rsidP="004E6542">
            <w:pPr>
              <w:spacing w:line="240" w:lineRule="atLeast"/>
              <w:ind w:hanging="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m)</w:t>
            </w:r>
          </w:p>
        </w:tc>
        <w:tc>
          <w:tcPr>
            <w:tcW w:w="6945" w:type="dxa"/>
          </w:tcPr>
          <w:p w:rsidR="00BE0DB7" w:rsidRPr="00D817F0" w:rsidRDefault="00BE0DB7" w:rsidP="0006745C">
            <w:pPr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Heelkunde (D) : transplantaties</w:t>
            </w:r>
          </w:p>
        </w:tc>
        <w:tc>
          <w:tcPr>
            <w:tcW w:w="1277" w:type="dxa"/>
          </w:tcPr>
          <w:p w:rsidR="00BE0DB7" w:rsidRPr="00D817F0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 en 2</w:t>
            </w:r>
          </w:p>
        </w:tc>
      </w:tr>
      <w:tr w:rsidR="001A7380" w:rsidRPr="00D817F0" w:rsidTr="002F4BE6">
        <w:trPr>
          <w:cantSplit/>
        </w:trPr>
        <w:tc>
          <w:tcPr>
            <w:tcW w:w="709" w:type="dxa"/>
          </w:tcPr>
          <w:p w:rsidR="001A7380" w:rsidRPr="00D817F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1A7380" w:rsidRPr="00D817F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1A7380" w:rsidRPr="00D817F0" w:rsidRDefault="001A7380" w:rsidP="00691DF0">
            <w:pPr>
              <w:tabs>
                <w:tab w:val="left" w:pos="317"/>
                <w:tab w:val="left" w:pos="600"/>
              </w:tabs>
              <w:spacing w:line="240" w:lineRule="atLeast"/>
              <w:ind w:left="-108"/>
              <w:rPr>
                <w:rFonts w:ascii="Arial" w:hAnsi="Arial"/>
              </w:rPr>
            </w:pPr>
            <w:r w:rsidRPr="00D817F0">
              <w:rPr>
                <w:rFonts w:ascii="Arial" w:hAnsi="Arial"/>
                <w:lang w:val="fr-BE"/>
              </w:rPr>
              <w:tab/>
            </w:r>
            <w:r w:rsidRPr="00D817F0">
              <w:rPr>
                <w:rFonts w:ascii="Arial" w:hAnsi="Arial"/>
              </w:rPr>
              <w:t>Toepassingsregelen</w:t>
            </w:r>
          </w:p>
        </w:tc>
        <w:tc>
          <w:tcPr>
            <w:tcW w:w="1277" w:type="dxa"/>
          </w:tcPr>
          <w:p w:rsidR="001A7380" w:rsidRPr="00D817F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2 en 3</w:t>
            </w:r>
          </w:p>
        </w:tc>
      </w:tr>
      <w:tr w:rsidR="001A7380" w:rsidRPr="00D817F0" w:rsidTr="002F4BE6">
        <w:trPr>
          <w:cantSplit/>
        </w:trPr>
        <w:tc>
          <w:tcPr>
            <w:tcW w:w="709" w:type="dxa"/>
          </w:tcPr>
          <w:p w:rsidR="001A7380" w:rsidRPr="00D817F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426" w:type="dxa"/>
          </w:tcPr>
          <w:p w:rsidR="001A7380" w:rsidRPr="00D817F0" w:rsidRDefault="001A738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945" w:type="dxa"/>
          </w:tcPr>
          <w:p w:rsidR="001A7380" w:rsidRPr="00D817F0" w:rsidRDefault="001A7380" w:rsidP="002F4BE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7" w:type="dxa"/>
          </w:tcPr>
          <w:p w:rsidR="001A7380" w:rsidRPr="00D817F0" w:rsidRDefault="001A7380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Art.15</w:t>
            </w:r>
            <w:r>
              <w:rPr>
                <w:rFonts w:ascii="Arial" w:hAnsi="Arial"/>
              </w:rPr>
              <w:t xml:space="preserve"> Toepassingsregelen met betrekking tot de heelkundige verstrekkingen</w:t>
            </w:r>
          </w:p>
        </w:tc>
        <w:tc>
          <w:tcPr>
            <w:tcW w:w="1277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tot </w:t>
            </w:r>
            <w:r w:rsidR="002446D2">
              <w:rPr>
                <w:rFonts w:ascii="Arial" w:hAnsi="Arial"/>
              </w:rPr>
              <w:t>4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  <w:b/>
              </w:rPr>
            </w:pPr>
          </w:p>
        </w:tc>
        <w:tc>
          <w:tcPr>
            <w:tcW w:w="1277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Art.16</w:t>
            </w:r>
            <w:r>
              <w:rPr>
                <w:rFonts w:ascii="Arial" w:hAnsi="Arial"/>
              </w:rPr>
              <w:t xml:space="preserve"> Aanwezigheid en operatieve hulp + toepassingsregelen</w:t>
            </w:r>
          </w:p>
        </w:tc>
        <w:tc>
          <w:tcPr>
            <w:tcW w:w="1277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</w:tbl>
    <w:p w:rsidR="009E6DD1" w:rsidRDefault="009E6DD1">
      <w:pPr>
        <w:sectPr w:rsidR="009E6DD1" w:rsidSect="007E7E2D">
          <w:headerReference w:type="default" r:id="rId9"/>
          <w:footerReference w:type="default" r:id="rId10"/>
          <w:pgSz w:w="11906" w:h="16838"/>
          <w:pgMar w:top="426" w:right="992" w:bottom="426" w:left="1134" w:header="568" w:footer="593" w:gutter="0"/>
          <w:cols w:space="720"/>
          <w:docGrid w:linePitch="272"/>
        </w:sectPr>
      </w:pPr>
    </w:p>
    <w:p w:rsidR="00F92DA1" w:rsidRDefault="00F92DA1"/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6804"/>
        <w:gridCol w:w="1276"/>
      </w:tblGrid>
      <w:tr w:rsidR="00BE0DB7" w:rsidTr="00D348AE">
        <w:trPr>
          <w:cantSplit/>
        </w:trPr>
        <w:tc>
          <w:tcPr>
            <w:tcW w:w="8080" w:type="dxa"/>
            <w:gridSpan w:val="3"/>
          </w:tcPr>
          <w:p w:rsidR="00BE0DB7" w:rsidRDefault="00F92DA1">
            <w:pPr>
              <w:spacing w:line="240" w:lineRule="atLeast"/>
              <w:rPr>
                <w:rFonts w:ascii="Arial" w:hAnsi="Arial"/>
              </w:rPr>
            </w:pPr>
            <w:r>
              <w:br w:type="page"/>
            </w:r>
            <w:r w:rsidR="00BE0DB7">
              <w:rPr>
                <w:rFonts w:ascii="Arial" w:hAnsi="Arial"/>
                <w:b/>
              </w:rPr>
              <w:t>AFDELING 6.</w:t>
            </w:r>
            <w:r w:rsidR="00BE0DB7">
              <w:rPr>
                <w:rFonts w:ascii="Arial" w:hAnsi="Arial"/>
              </w:rPr>
              <w:t xml:space="preserve"> Medische beeldvorming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Art.17</w:t>
            </w:r>
            <w:r>
              <w:rPr>
                <w:rFonts w:ascii="Arial" w:hAnsi="Arial"/>
              </w:rPr>
              <w:t xml:space="preserve"> Radiologie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 w:rsidP="00AA1E5E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§ 1 Geneesheer-specialist voor röntgendiagnose</w:t>
            </w:r>
            <w:r w:rsidR="00AA1E5E">
              <w:rPr>
                <w:rFonts w:ascii="Arial" w:hAnsi="Arial"/>
              </w:rPr>
              <w:t xml:space="preserve"> </w:t>
            </w:r>
            <w:r w:rsidR="00AA1E5E" w:rsidRPr="00D817F0">
              <w:rPr>
                <w:rFonts w:ascii="Arial" w:hAnsi="Arial"/>
              </w:rPr>
              <w:t>(R)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proofErr w:type="spellStart"/>
            <w:r w:rsidRPr="00346FF7">
              <w:rPr>
                <w:rFonts w:ascii="Arial" w:hAnsi="Arial"/>
              </w:rPr>
              <w:t>Gynecologie</w:t>
            </w:r>
            <w:proofErr w:type="spellEnd"/>
            <w:r w:rsidRPr="00346FF7">
              <w:rPr>
                <w:rFonts w:ascii="Arial" w:hAnsi="Arial"/>
              </w:rPr>
              <w:t xml:space="preserve"> - Verloskunde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282FF6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="00606119" w:rsidRPr="00346FF7">
              <w:rPr>
                <w:rFonts w:ascii="Arial" w:hAnsi="Arial"/>
              </w:rPr>
              <w:t>bis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Screeningsmammografie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 en 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Urologie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</w:t>
            </w:r>
            <w:r w:rsidR="00D14886" w:rsidRPr="00346FF7">
              <w:rPr>
                <w:rFonts w:ascii="Arial" w:hAnsi="Arial"/>
              </w:rPr>
              <w:t xml:space="preserve"> en 3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3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Spijsverteringsstelsel</w:t>
            </w:r>
          </w:p>
        </w:tc>
        <w:tc>
          <w:tcPr>
            <w:tcW w:w="1276" w:type="dxa"/>
          </w:tcPr>
          <w:p w:rsidR="00BE0DB7" w:rsidRPr="00346FF7" w:rsidRDefault="00BE0DB7" w:rsidP="00D14886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 xml:space="preserve">3 </w:t>
            </w:r>
            <w:r w:rsidR="00D14886" w:rsidRPr="00346FF7">
              <w:rPr>
                <w:rFonts w:ascii="Arial" w:hAnsi="Arial"/>
              </w:rPr>
              <w:t>tot</w:t>
            </w:r>
            <w:r w:rsidRPr="00346FF7">
              <w:rPr>
                <w:rFonts w:ascii="Arial" w:hAnsi="Arial"/>
              </w:rPr>
              <w:t xml:space="preserve"> </w:t>
            </w:r>
            <w:r w:rsidR="00D14886" w:rsidRPr="00346FF7">
              <w:rPr>
                <w:rFonts w:ascii="Arial" w:hAnsi="Arial"/>
              </w:rPr>
              <w:t>5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4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Ademhalingsorganen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5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5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Bloedvatenstelsel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5 tot 7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6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Neurologie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7</w:t>
            </w:r>
            <w:r w:rsidR="000660D9" w:rsidRPr="00346FF7">
              <w:rPr>
                <w:rFonts w:ascii="Arial" w:hAnsi="Arial"/>
              </w:rPr>
              <w:t xml:space="preserve"> en 8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7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proofErr w:type="spellStart"/>
            <w:r w:rsidRPr="00346FF7">
              <w:rPr>
                <w:rFonts w:ascii="Arial" w:hAnsi="Arial"/>
              </w:rPr>
              <w:t>Osteoarticulair</w:t>
            </w:r>
            <w:proofErr w:type="spellEnd"/>
            <w:r w:rsidRPr="00346FF7">
              <w:rPr>
                <w:rFonts w:ascii="Arial" w:hAnsi="Arial"/>
              </w:rPr>
              <w:t xml:space="preserve"> systeem</w:t>
            </w:r>
          </w:p>
        </w:tc>
        <w:tc>
          <w:tcPr>
            <w:tcW w:w="1276" w:type="dxa"/>
          </w:tcPr>
          <w:p w:rsidR="00BE0DB7" w:rsidRPr="00346FF7" w:rsidRDefault="000660D9" w:rsidP="00FE3E1C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8</w:t>
            </w:r>
            <w:r w:rsidR="00BE0DB7" w:rsidRPr="00346FF7">
              <w:rPr>
                <w:rFonts w:ascii="Arial" w:hAnsi="Arial"/>
              </w:rPr>
              <w:t xml:space="preserve"> tot 1</w:t>
            </w:r>
            <w:r w:rsidR="00FE3E1C" w:rsidRPr="00346FF7">
              <w:rPr>
                <w:rFonts w:ascii="Arial" w:hAnsi="Arial"/>
              </w:rPr>
              <w:t>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ind w:left="601" w:hanging="601"/>
              <w:jc w:val="both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8</w:t>
            </w:r>
            <w:r w:rsidR="00AA1E5E" w:rsidRPr="00346FF7">
              <w:rPr>
                <w:rFonts w:ascii="Arial" w:hAnsi="Arial"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</w:rPr>
              <w:tab/>
            </w:r>
            <w:r w:rsidR="00DE042F" w:rsidRPr="001B7A09">
              <w:rPr>
                <w:rFonts w:ascii="Arial" w:hAnsi="Arial"/>
              </w:rPr>
              <w:t>Geschrapt door K.B. 30.5.2001 (in werking 1.6.2001)</w:t>
            </w:r>
          </w:p>
        </w:tc>
        <w:tc>
          <w:tcPr>
            <w:tcW w:w="1276" w:type="dxa"/>
          </w:tcPr>
          <w:p w:rsidR="00BE0DB7" w:rsidRPr="00346FF7" w:rsidRDefault="00BE0DB7" w:rsidP="000660D9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0660D9" w:rsidRPr="00346FF7">
              <w:rPr>
                <w:rFonts w:ascii="Arial" w:hAnsi="Arial"/>
              </w:rPr>
              <w:t>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9</w:t>
            </w:r>
            <w:r w:rsidR="00AA1E5E" w:rsidRPr="00346FF7">
              <w:rPr>
                <w:rFonts w:ascii="Arial" w:hAnsi="Arial"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</w:rPr>
              <w:tab/>
            </w:r>
            <w:r w:rsidR="00DE042F" w:rsidRPr="001B7A09">
              <w:rPr>
                <w:rFonts w:ascii="Arial" w:hAnsi="Arial"/>
              </w:rPr>
              <w:t>Geschrapt door K.B. 30.5.2001 (in werking 1.6.2001)</w:t>
            </w:r>
          </w:p>
        </w:tc>
        <w:tc>
          <w:tcPr>
            <w:tcW w:w="1276" w:type="dxa"/>
          </w:tcPr>
          <w:p w:rsidR="00BE0DB7" w:rsidRPr="00346FF7" w:rsidRDefault="00BE0DB7" w:rsidP="000660D9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0660D9" w:rsidRPr="00346FF7">
              <w:rPr>
                <w:rFonts w:ascii="Arial" w:hAnsi="Arial"/>
              </w:rPr>
              <w:t>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10</w:t>
            </w:r>
            <w:r w:rsidR="00AA1E5E" w:rsidRPr="00346FF7">
              <w:rPr>
                <w:rFonts w:ascii="Arial" w:hAnsi="Arial"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</w:rPr>
              <w:tab/>
            </w:r>
            <w:r w:rsidR="00DE042F" w:rsidRPr="001B7A09">
              <w:rPr>
                <w:rFonts w:ascii="Arial" w:hAnsi="Arial"/>
              </w:rPr>
              <w:t>Geschrapt door K.B. 30.5.2001 (in werking 1.6.2001)</w:t>
            </w:r>
          </w:p>
        </w:tc>
        <w:tc>
          <w:tcPr>
            <w:tcW w:w="1276" w:type="dxa"/>
          </w:tcPr>
          <w:p w:rsidR="00BE0DB7" w:rsidRPr="00346FF7" w:rsidRDefault="00BE0DB7" w:rsidP="000660D9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0660D9" w:rsidRPr="00346FF7">
              <w:rPr>
                <w:rFonts w:ascii="Arial" w:hAnsi="Arial"/>
              </w:rPr>
              <w:t>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11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Computergestuurde tomografieën</w:t>
            </w:r>
          </w:p>
        </w:tc>
        <w:tc>
          <w:tcPr>
            <w:tcW w:w="1276" w:type="dxa"/>
          </w:tcPr>
          <w:p w:rsidR="00BE0DB7" w:rsidRPr="00346FF7" w:rsidRDefault="00BE0DB7" w:rsidP="00122F40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0660D9" w:rsidRPr="00346FF7">
              <w:rPr>
                <w:rFonts w:ascii="Arial" w:hAnsi="Arial"/>
              </w:rPr>
              <w:t>2</w:t>
            </w:r>
            <w:r w:rsidRPr="00346FF7">
              <w:rPr>
                <w:rFonts w:ascii="Arial" w:hAnsi="Arial"/>
              </w:rPr>
              <w:t xml:space="preserve"> </w:t>
            </w:r>
            <w:r w:rsidR="00CB7D9D" w:rsidRPr="00346FF7">
              <w:rPr>
                <w:rFonts w:ascii="Arial" w:hAnsi="Arial"/>
              </w:rPr>
              <w:t>tot</w:t>
            </w:r>
            <w:r w:rsidRPr="00346FF7">
              <w:rPr>
                <w:rFonts w:ascii="Arial" w:hAnsi="Arial"/>
              </w:rPr>
              <w:t xml:space="preserve"> 1</w:t>
            </w:r>
            <w:r w:rsidR="00122F40" w:rsidRPr="00346FF7">
              <w:rPr>
                <w:rFonts w:ascii="Arial" w:hAnsi="Arial"/>
              </w:rPr>
              <w:t>6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187162" w:rsidP="00AA1E5E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11</w:t>
            </w:r>
            <w:r w:rsidR="00AA1E5E" w:rsidRPr="00346FF7">
              <w:rPr>
                <w:rFonts w:ascii="Arial" w:hAnsi="Arial"/>
              </w:rPr>
              <w:t>°</w:t>
            </w:r>
            <w:r w:rsidRPr="00346FF7">
              <w:rPr>
                <w:rFonts w:ascii="Arial" w:hAnsi="Arial"/>
              </w:rPr>
              <w:t>bis</w:t>
            </w:r>
            <w:r w:rsidR="00AA1E5E" w:rsidRPr="00346FF7">
              <w:rPr>
                <w:rFonts w:ascii="Arial" w:hAnsi="Arial"/>
                <w:lang w:val="fr-BE"/>
              </w:rPr>
              <w:tab/>
            </w:r>
            <w:r w:rsidR="00BE0DB7" w:rsidRPr="00346FF7">
              <w:rPr>
                <w:rFonts w:ascii="Arial" w:hAnsi="Arial"/>
              </w:rPr>
              <w:t xml:space="preserve">Nucleaire </w:t>
            </w:r>
            <w:r w:rsidR="00AA1E5E" w:rsidRPr="00346FF7">
              <w:rPr>
                <w:rFonts w:ascii="Arial" w:hAnsi="Arial"/>
              </w:rPr>
              <w:t>Magnetische Re</w:t>
            </w:r>
            <w:r w:rsidR="00BE0DB7" w:rsidRPr="00346FF7">
              <w:rPr>
                <w:rFonts w:ascii="Arial" w:hAnsi="Arial"/>
              </w:rPr>
              <w:t>sonantie</w:t>
            </w:r>
          </w:p>
        </w:tc>
        <w:tc>
          <w:tcPr>
            <w:tcW w:w="1276" w:type="dxa"/>
          </w:tcPr>
          <w:p w:rsidR="00BE0DB7" w:rsidRPr="00346FF7" w:rsidRDefault="00BE0DB7" w:rsidP="00122F40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122F40" w:rsidRPr="00346FF7">
              <w:rPr>
                <w:rFonts w:ascii="Arial" w:hAnsi="Arial"/>
              </w:rPr>
              <w:t>6 en</w:t>
            </w:r>
            <w:r w:rsidRPr="00346FF7">
              <w:rPr>
                <w:rFonts w:ascii="Arial" w:hAnsi="Arial"/>
              </w:rPr>
              <w:t xml:space="preserve"> 1</w:t>
            </w:r>
            <w:r w:rsidR="00D14886" w:rsidRPr="00346FF7">
              <w:rPr>
                <w:rFonts w:ascii="Arial" w:hAnsi="Arial"/>
              </w:rPr>
              <w:t>7</w:t>
            </w:r>
          </w:p>
        </w:tc>
      </w:tr>
      <w:tr w:rsidR="00E447AF" w:rsidRPr="00346FF7" w:rsidTr="00D348AE">
        <w:trPr>
          <w:cantSplit/>
        </w:trPr>
        <w:tc>
          <w:tcPr>
            <w:tcW w:w="709" w:type="dxa"/>
          </w:tcPr>
          <w:p w:rsidR="00E447AF" w:rsidRPr="00346FF7" w:rsidRDefault="00E447A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E447AF" w:rsidRPr="00346FF7" w:rsidRDefault="00E447A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E447AF" w:rsidRPr="00346FF7" w:rsidRDefault="00E447AF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11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>ter</w:t>
            </w:r>
            <w:r w:rsidR="00AA1E5E" w:rsidRPr="00346FF7">
              <w:rPr>
                <w:rFonts w:ascii="Arial" w:hAnsi="Arial"/>
              </w:rPr>
              <w:tab/>
            </w:r>
            <w:proofErr w:type="spellStart"/>
            <w:r w:rsidRPr="00346FF7">
              <w:rPr>
                <w:rFonts w:ascii="Arial" w:hAnsi="Arial"/>
              </w:rPr>
              <w:t>Cone</w:t>
            </w:r>
            <w:proofErr w:type="spellEnd"/>
            <w:r w:rsidRPr="00346FF7">
              <w:rPr>
                <w:rFonts w:ascii="Arial" w:hAnsi="Arial"/>
              </w:rPr>
              <w:t xml:space="preserve"> </w:t>
            </w:r>
            <w:proofErr w:type="spellStart"/>
            <w:r w:rsidRPr="00346FF7">
              <w:rPr>
                <w:rFonts w:ascii="Arial" w:hAnsi="Arial"/>
              </w:rPr>
              <w:t>beam</w:t>
            </w:r>
            <w:proofErr w:type="spellEnd"/>
            <w:r w:rsidRPr="00346FF7">
              <w:rPr>
                <w:rFonts w:ascii="Arial" w:hAnsi="Arial"/>
              </w:rPr>
              <w:t xml:space="preserve"> computergestuurde tomo</w:t>
            </w:r>
            <w:r w:rsidRPr="00D817F0">
              <w:rPr>
                <w:rFonts w:ascii="Arial" w:hAnsi="Arial"/>
              </w:rPr>
              <w:t>g</w:t>
            </w:r>
            <w:r w:rsidR="009A193F" w:rsidRPr="00D817F0">
              <w:rPr>
                <w:rFonts w:ascii="Arial" w:hAnsi="Arial"/>
              </w:rPr>
              <w:t>r</w:t>
            </w:r>
            <w:r w:rsidRPr="00D817F0">
              <w:rPr>
                <w:rFonts w:ascii="Arial" w:hAnsi="Arial"/>
              </w:rPr>
              <w:t>a</w:t>
            </w:r>
            <w:r w:rsidRPr="00346FF7">
              <w:rPr>
                <w:rFonts w:ascii="Arial" w:hAnsi="Arial"/>
              </w:rPr>
              <w:t>fieën</w:t>
            </w:r>
          </w:p>
        </w:tc>
        <w:tc>
          <w:tcPr>
            <w:tcW w:w="1276" w:type="dxa"/>
          </w:tcPr>
          <w:p w:rsidR="00E447AF" w:rsidRPr="00346FF7" w:rsidRDefault="00E447AF" w:rsidP="00D14886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D14886" w:rsidRPr="00346FF7">
              <w:rPr>
                <w:rFonts w:ascii="Arial" w:hAnsi="Arial"/>
              </w:rPr>
              <w:t>7</w:t>
            </w:r>
            <w:r w:rsidR="00122F40" w:rsidRPr="00346FF7">
              <w:rPr>
                <w:rFonts w:ascii="Arial" w:hAnsi="Arial"/>
              </w:rPr>
              <w:t xml:space="preserve"> en 18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346FF7" w:rsidRDefault="00BE0DB7" w:rsidP="003E07F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12</w:t>
            </w:r>
            <w:r w:rsidR="00AA1E5E" w:rsidRPr="00346FF7">
              <w:rPr>
                <w:rFonts w:ascii="Arial" w:hAnsi="Arial"/>
                <w:b/>
              </w:rPr>
              <w:t>°</w:t>
            </w:r>
            <w:r w:rsidRPr="00346FF7">
              <w:rPr>
                <w:rFonts w:ascii="Arial" w:hAnsi="Arial"/>
              </w:rPr>
              <w:t xml:space="preserve"> </w:t>
            </w:r>
            <w:r w:rsidR="00B005E8" w:rsidRPr="00346FF7">
              <w:rPr>
                <w:rFonts w:ascii="Arial" w:hAnsi="Arial"/>
                <w:lang w:val="fr-BE"/>
              </w:rPr>
              <w:tab/>
            </w:r>
            <w:r w:rsidRPr="00346FF7">
              <w:rPr>
                <w:rFonts w:ascii="Arial" w:hAnsi="Arial"/>
              </w:rPr>
              <w:t>Allerlei</w:t>
            </w:r>
          </w:p>
        </w:tc>
        <w:tc>
          <w:tcPr>
            <w:tcW w:w="1276" w:type="dxa"/>
          </w:tcPr>
          <w:p w:rsidR="00BE0DB7" w:rsidRPr="00346FF7" w:rsidRDefault="00BE0DB7" w:rsidP="00122F40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122F40" w:rsidRPr="00346FF7">
              <w:rPr>
                <w:rFonts w:ascii="Arial" w:hAnsi="Arial"/>
              </w:rPr>
              <w:t>8</w:t>
            </w:r>
            <w:r w:rsidRPr="00346FF7">
              <w:rPr>
                <w:rFonts w:ascii="Arial" w:hAnsi="Arial"/>
              </w:rPr>
              <w:t xml:space="preserve"> tot </w:t>
            </w:r>
            <w:r w:rsidR="007A47EE" w:rsidRPr="00346FF7">
              <w:rPr>
                <w:rFonts w:ascii="Arial" w:hAnsi="Arial"/>
              </w:rPr>
              <w:t>2</w:t>
            </w:r>
            <w:r w:rsidR="00122F40" w:rsidRPr="00346FF7">
              <w:rPr>
                <w:rFonts w:ascii="Arial" w:hAnsi="Arial"/>
              </w:rPr>
              <w:t>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BE0DB7" w:rsidP="00AA1E5E">
            <w:pPr>
              <w:spacing w:line="240" w:lineRule="atLeast"/>
              <w:ind w:left="1168" w:hanging="1168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 xml:space="preserve">§§ 2 tot 14 - Toepassingsregelen met betrekking tot </w:t>
            </w:r>
            <w:proofErr w:type="spellStart"/>
            <w:r w:rsidRPr="00346FF7">
              <w:rPr>
                <w:rFonts w:ascii="Arial" w:hAnsi="Arial"/>
              </w:rPr>
              <w:t>röntgendiagnostische</w:t>
            </w:r>
            <w:proofErr w:type="spellEnd"/>
            <w:r w:rsidRPr="00346FF7">
              <w:rPr>
                <w:rFonts w:ascii="Arial" w:hAnsi="Arial"/>
              </w:rPr>
              <w:t xml:space="preserve"> verstrekkingen</w:t>
            </w:r>
          </w:p>
        </w:tc>
        <w:tc>
          <w:tcPr>
            <w:tcW w:w="1276" w:type="dxa"/>
          </w:tcPr>
          <w:p w:rsidR="00BE0DB7" w:rsidRPr="00346FF7" w:rsidRDefault="007A47EE" w:rsidP="00122F40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</w:t>
            </w:r>
            <w:r w:rsidR="00122F40" w:rsidRPr="00346FF7">
              <w:rPr>
                <w:rFonts w:ascii="Arial" w:hAnsi="Arial"/>
              </w:rPr>
              <w:t>2</w:t>
            </w:r>
            <w:r w:rsidR="00BE0DB7" w:rsidRPr="00346FF7">
              <w:rPr>
                <w:rFonts w:ascii="Arial" w:hAnsi="Arial"/>
              </w:rPr>
              <w:t xml:space="preserve"> tot </w:t>
            </w:r>
            <w:r w:rsidR="00CB7D9D" w:rsidRPr="00346FF7">
              <w:rPr>
                <w:rFonts w:ascii="Arial" w:hAnsi="Arial"/>
              </w:rPr>
              <w:t>2</w:t>
            </w:r>
            <w:r w:rsidR="00D14886" w:rsidRPr="00346FF7">
              <w:rPr>
                <w:rFonts w:ascii="Arial" w:hAnsi="Arial"/>
              </w:rPr>
              <w:t>5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Art.17bis </w:t>
            </w:r>
            <w:r>
              <w:rPr>
                <w:rFonts w:ascii="Arial" w:hAnsi="Arial"/>
              </w:rPr>
              <w:t>Echografie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§ 1 Geneesheer-specialist voor </w:t>
            </w:r>
            <w:r w:rsidRPr="00346FF7">
              <w:rPr>
                <w:rFonts w:ascii="Arial" w:hAnsi="Arial"/>
              </w:rPr>
              <w:t>röntgendiagnose</w:t>
            </w:r>
            <w:r w:rsidR="00AA1E5E" w:rsidRPr="00346FF7">
              <w:rPr>
                <w:rFonts w:ascii="Arial" w:hAnsi="Arial"/>
              </w:rPr>
              <w:t xml:space="preserve"> </w:t>
            </w:r>
            <w:r w:rsidR="00AA1E5E" w:rsidRPr="00D817F0">
              <w:rPr>
                <w:rFonts w:ascii="Arial" w:hAnsi="Arial"/>
              </w:rPr>
              <w:t>(R)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Default="00BE0DB7" w:rsidP="00B005E8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</w:t>
            </w:r>
            <w:r w:rsidR="00B005E8" w:rsidRPr="00EB7E0F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Echografieën buiten het toezicht op de zwangerschap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677A78">
              <w:rPr>
                <w:rFonts w:ascii="Arial" w:hAnsi="Arial"/>
              </w:rPr>
              <w:t xml:space="preserve"> en 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Default="00BE0DB7" w:rsidP="0067454A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  <w:r w:rsidR="00B005E8">
              <w:rPr>
                <w:rFonts w:ascii="Arial" w:hAnsi="Arial"/>
                <w:lang w:val="fr-BE"/>
              </w:rPr>
              <w:t xml:space="preserve"> </w:t>
            </w:r>
            <w:r w:rsidR="00B005E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>Cardiovasculaire echografieën</w:t>
            </w:r>
          </w:p>
        </w:tc>
        <w:tc>
          <w:tcPr>
            <w:tcW w:w="1276" w:type="dxa"/>
          </w:tcPr>
          <w:p w:rsidR="00BE0DB7" w:rsidRDefault="00BE0DB7" w:rsidP="00A061E4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tot </w:t>
            </w:r>
            <w:r w:rsidR="00A061E4">
              <w:rPr>
                <w:rFonts w:ascii="Arial" w:hAnsi="Arial"/>
              </w:rPr>
              <w:t>6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Default="00BE0DB7" w:rsidP="00B005E8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3. </w:t>
            </w:r>
            <w:r w:rsidR="00B005E8" w:rsidRPr="00EB7E0F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Echografie van het abdomen en/of van het kleine bekken in het kader</w:t>
            </w:r>
            <w:r w:rsidR="00B005E8">
              <w:rPr>
                <w:rFonts w:ascii="Arial" w:hAnsi="Arial"/>
              </w:rPr>
              <w:t xml:space="preserve"> </w:t>
            </w:r>
            <w:r w:rsidR="00F92DA1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van het toezicht tijdens een zelfde zwangerschap</w:t>
            </w:r>
          </w:p>
        </w:tc>
        <w:tc>
          <w:tcPr>
            <w:tcW w:w="1276" w:type="dxa"/>
          </w:tcPr>
          <w:p w:rsidR="00BE0DB7" w:rsidRDefault="005A21D1" w:rsidP="005A21D1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6475E8">
              <w:rPr>
                <w:rFonts w:ascii="Arial" w:hAnsi="Arial"/>
              </w:rPr>
              <w:t xml:space="preserve"> en 7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Default="00BE0DB7" w:rsidP="00B005E8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4. </w:t>
            </w:r>
            <w:r w:rsidR="00B005E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>Combinatie - echografieën</w:t>
            </w:r>
          </w:p>
        </w:tc>
        <w:tc>
          <w:tcPr>
            <w:tcW w:w="1276" w:type="dxa"/>
          </w:tcPr>
          <w:p w:rsidR="00BE0DB7" w:rsidRDefault="005A21D1" w:rsidP="005A21D1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Default="00BE0DB7" w:rsidP="00B005E8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5. </w:t>
            </w:r>
            <w:r w:rsidR="00B005E8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>Allerlei</w:t>
            </w:r>
          </w:p>
        </w:tc>
        <w:tc>
          <w:tcPr>
            <w:tcW w:w="1276" w:type="dxa"/>
          </w:tcPr>
          <w:p w:rsidR="00BE0DB7" w:rsidRDefault="00A061E4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§§ 2 tot 12 - Toepassingsregelen</w:t>
            </w:r>
          </w:p>
        </w:tc>
        <w:tc>
          <w:tcPr>
            <w:tcW w:w="1276" w:type="dxa"/>
          </w:tcPr>
          <w:p w:rsidR="00BE0DB7" w:rsidRDefault="00AC0D21" w:rsidP="00AC0D21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="00BE0DB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en</w:t>
            </w:r>
            <w:r w:rsidR="00BE0DB7">
              <w:rPr>
                <w:rFonts w:ascii="Arial" w:hAnsi="Arial"/>
              </w:rPr>
              <w:t xml:space="preserve"> </w:t>
            </w:r>
            <w:r w:rsidR="005A21D1">
              <w:rPr>
                <w:rFonts w:ascii="Arial" w:hAnsi="Arial"/>
              </w:rPr>
              <w:t>9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Art. 17ter </w:t>
            </w:r>
            <w:r>
              <w:rPr>
                <w:rFonts w:ascii="Arial" w:hAnsi="Arial"/>
              </w:rPr>
              <w:t>Radiologie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BE0DB7" w:rsidP="00BF3633">
            <w:pPr>
              <w:tabs>
                <w:tab w:val="left" w:pos="318"/>
              </w:tabs>
              <w:spacing w:line="240" w:lineRule="atLeast"/>
              <w:ind w:left="318" w:hanging="318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  <w:r w:rsidR="006E7D8F">
              <w:rPr>
                <w:rFonts w:ascii="Arial" w:hAnsi="Arial"/>
              </w:rPr>
              <w:t xml:space="preserve"> </w:t>
            </w:r>
            <w:r w:rsidR="006E7D8F" w:rsidRPr="006E7D8F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Geneesheer-specialist, met uitzondering van de geneesheer-specialist voor röntgendiagnose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1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proofErr w:type="spellStart"/>
            <w:r w:rsidRPr="00282FF6">
              <w:rPr>
                <w:rFonts w:ascii="Arial" w:hAnsi="Arial"/>
              </w:rPr>
              <w:t>Gynecologie</w:t>
            </w:r>
            <w:proofErr w:type="spellEnd"/>
            <w:r w:rsidRPr="00282FF6">
              <w:rPr>
                <w:rFonts w:ascii="Arial" w:hAnsi="Arial"/>
              </w:rPr>
              <w:t>-verloskunde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2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r w:rsidRPr="00282FF6">
              <w:rPr>
                <w:rFonts w:ascii="Arial" w:hAnsi="Arial"/>
              </w:rPr>
              <w:t>Urologie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3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r w:rsidRPr="00282FF6">
              <w:rPr>
                <w:rFonts w:ascii="Arial" w:hAnsi="Arial"/>
              </w:rPr>
              <w:t>Spijsverteringsstelsel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 en 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4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r w:rsidRPr="00282FF6">
              <w:rPr>
                <w:rFonts w:ascii="Arial" w:hAnsi="Arial"/>
              </w:rPr>
              <w:t>Ademhalingsorganen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</w:t>
            </w:r>
            <w:r w:rsidR="004C2233" w:rsidRPr="00346FF7">
              <w:rPr>
                <w:rFonts w:ascii="Arial" w:hAnsi="Arial"/>
              </w:rPr>
              <w:t xml:space="preserve"> en 3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5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r w:rsidRPr="00282FF6">
              <w:rPr>
                <w:rFonts w:ascii="Arial" w:hAnsi="Arial"/>
              </w:rPr>
              <w:t>Bloedvatenstelsel</w:t>
            </w:r>
          </w:p>
        </w:tc>
        <w:tc>
          <w:tcPr>
            <w:tcW w:w="1276" w:type="dxa"/>
          </w:tcPr>
          <w:p w:rsidR="00BE0DB7" w:rsidRPr="00346FF7" w:rsidRDefault="004C2233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3</w:t>
            </w:r>
            <w:r w:rsidR="00BE0DB7" w:rsidRPr="00346FF7">
              <w:rPr>
                <w:rFonts w:ascii="Arial" w:hAnsi="Arial"/>
              </w:rPr>
              <w:t xml:space="preserve"> en </w:t>
            </w:r>
            <w:r w:rsidRPr="00346FF7">
              <w:rPr>
                <w:rFonts w:ascii="Arial" w:hAnsi="Arial"/>
              </w:rPr>
              <w:t>4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6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r w:rsidRPr="00282FF6">
              <w:rPr>
                <w:rFonts w:ascii="Arial" w:hAnsi="Arial"/>
              </w:rPr>
              <w:t>Neurologie</w:t>
            </w:r>
          </w:p>
        </w:tc>
        <w:tc>
          <w:tcPr>
            <w:tcW w:w="1276" w:type="dxa"/>
          </w:tcPr>
          <w:p w:rsidR="00BE0DB7" w:rsidRPr="00346FF7" w:rsidRDefault="004C2233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4</w:t>
            </w:r>
            <w:r w:rsidR="004A6A5E" w:rsidRPr="00346FF7">
              <w:rPr>
                <w:rFonts w:ascii="Arial" w:hAnsi="Arial"/>
              </w:rPr>
              <w:t xml:space="preserve"> en 5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7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proofErr w:type="spellStart"/>
            <w:r w:rsidRPr="00282FF6">
              <w:rPr>
                <w:rFonts w:ascii="Arial" w:hAnsi="Arial"/>
              </w:rPr>
              <w:t>Osteoarticulair</w:t>
            </w:r>
            <w:proofErr w:type="spellEnd"/>
            <w:r w:rsidRPr="00282FF6">
              <w:rPr>
                <w:rFonts w:ascii="Arial" w:hAnsi="Arial"/>
              </w:rPr>
              <w:t xml:space="preserve"> systeem</w:t>
            </w:r>
          </w:p>
        </w:tc>
        <w:tc>
          <w:tcPr>
            <w:tcW w:w="1276" w:type="dxa"/>
          </w:tcPr>
          <w:p w:rsidR="00BE0DB7" w:rsidRPr="00346FF7" w:rsidRDefault="004A6A5E" w:rsidP="004A6A5E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5</w:t>
            </w:r>
            <w:r w:rsidR="00BE0DB7" w:rsidRPr="00346FF7">
              <w:rPr>
                <w:rFonts w:ascii="Arial" w:hAnsi="Arial"/>
              </w:rPr>
              <w:t xml:space="preserve"> </w:t>
            </w:r>
            <w:r w:rsidR="004C2233" w:rsidRPr="00346FF7">
              <w:rPr>
                <w:rFonts w:ascii="Arial" w:hAnsi="Arial"/>
              </w:rPr>
              <w:t>tot</w:t>
            </w:r>
            <w:r w:rsidR="00BE0DB7" w:rsidRPr="00346FF7">
              <w:rPr>
                <w:rFonts w:ascii="Arial" w:hAnsi="Arial"/>
              </w:rPr>
              <w:t xml:space="preserve"> </w:t>
            </w:r>
            <w:r w:rsidRPr="00346FF7">
              <w:rPr>
                <w:rFonts w:ascii="Arial" w:hAnsi="Arial"/>
              </w:rPr>
              <w:t>8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8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</w:rPr>
              <w:tab/>
            </w:r>
            <w:r w:rsidR="00060530" w:rsidRPr="00282FF6">
              <w:rPr>
                <w:rFonts w:ascii="Arial" w:hAnsi="Arial"/>
              </w:rPr>
              <w:t>Geschrapt door K.B. 30.5.2001 (in werking 1.6.2001)</w:t>
            </w:r>
          </w:p>
        </w:tc>
        <w:tc>
          <w:tcPr>
            <w:tcW w:w="1276" w:type="dxa"/>
          </w:tcPr>
          <w:p w:rsidR="00BE0DB7" w:rsidRPr="00346FF7" w:rsidRDefault="00952EFB" w:rsidP="00952EFB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8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282FF6" w:rsidRDefault="00BE0DB7" w:rsidP="00470A4B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282FF6">
              <w:rPr>
                <w:rFonts w:ascii="Arial" w:hAnsi="Arial"/>
              </w:rPr>
              <w:t>9</w:t>
            </w:r>
            <w:r w:rsidR="00DB0FC9" w:rsidRPr="00282FF6">
              <w:rPr>
                <w:rFonts w:ascii="Arial" w:hAnsi="Arial"/>
              </w:rPr>
              <w:t>°</w:t>
            </w:r>
            <w:r w:rsidRPr="00282FF6">
              <w:rPr>
                <w:rFonts w:ascii="Arial" w:hAnsi="Arial"/>
              </w:rPr>
              <w:t xml:space="preserve"> </w:t>
            </w:r>
            <w:r w:rsidR="00B005E8" w:rsidRPr="00282FF6">
              <w:rPr>
                <w:rFonts w:ascii="Arial" w:hAnsi="Arial"/>
                <w:lang w:val="fr-BE"/>
              </w:rPr>
              <w:tab/>
            </w:r>
            <w:r w:rsidRPr="00282FF6">
              <w:rPr>
                <w:rFonts w:ascii="Arial" w:hAnsi="Arial"/>
              </w:rPr>
              <w:t>Allerlei</w:t>
            </w:r>
          </w:p>
        </w:tc>
        <w:tc>
          <w:tcPr>
            <w:tcW w:w="1276" w:type="dxa"/>
          </w:tcPr>
          <w:p w:rsidR="00BE0DB7" w:rsidRPr="00346FF7" w:rsidRDefault="004A6A5E" w:rsidP="004A6A5E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9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B - Toepassingsregelen</w:t>
            </w:r>
          </w:p>
        </w:tc>
        <w:tc>
          <w:tcPr>
            <w:tcW w:w="1276" w:type="dxa"/>
          </w:tcPr>
          <w:p w:rsidR="00BE0DB7" w:rsidRPr="00346FF7" w:rsidRDefault="004A6A5E" w:rsidP="004A6A5E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9</w:t>
            </w:r>
            <w:r w:rsidR="00BE0DB7" w:rsidRPr="00346FF7">
              <w:rPr>
                <w:rFonts w:ascii="Arial" w:hAnsi="Arial"/>
              </w:rPr>
              <w:t xml:space="preserve"> </w:t>
            </w:r>
            <w:r w:rsidR="004C2233" w:rsidRPr="00346FF7">
              <w:rPr>
                <w:rFonts w:ascii="Arial" w:hAnsi="Arial"/>
              </w:rPr>
              <w:t>tot</w:t>
            </w:r>
            <w:r w:rsidR="00BE0DB7" w:rsidRPr="00346FF7">
              <w:rPr>
                <w:rFonts w:ascii="Arial" w:hAnsi="Arial"/>
              </w:rPr>
              <w:t xml:space="preserve"> </w:t>
            </w:r>
            <w:r w:rsidR="00527206" w:rsidRPr="00346FF7">
              <w:rPr>
                <w:rFonts w:ascii="Arial" w:hAnsi="Arial"/>
              </w:rPr>
              <w:t>1</w:t>
            </w:r>
            <w:r w:rsidRPr="00346FF7">
              <w:rPr>
                <w:rFonts w:ascii="Arial" w:hAnsi="Arial"/>
              </w:rPr>
              <w:t>1</w:t>
            </w:r>
          </w:p>
        </w:tc>
      </w:tr>
      <w:tr w:rsidR="00527206" w:rsidRPr="00346FF7" w:rsidTr="00D348AE">
        <w:trPr>
          <w:cantSplit/>
        </w:trPr>
        <w:tc>
          <w:tcPr>
            <w:tcW w:w="709" w:type="dxa"/>
          </w:tcPr>
          <w:p w:rsidR="00527206" w:rsidRPr="00346FF7" w:rsidRDefault="0052720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527206" w:rsidRPr="00346FF7" w:rsidRDefault="00527206">
            <w:pPr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C</w:t>
            </w:r>
          </w:p>
        </w:tc>
        <w:tc>
          <w:tcPr>
            <w:tcW w:w="1276" w:type="dxa"/>
          </w:tcPr>
          <w:p w:rsidR="00527206" w:rsidRPr="00346FF7" w:rsidRDefault="004A6A5E" w:rsidP="004A6A5E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11</w:t>
            </w:r>
          </w:p>
        </w:tc>
      </w:tr>
      <w:tr w:rsidR="00527206" w:rsidRPr="00346FF7" w:rsidTr="00D348AE">
        <w:trPr>
          <w:cantSplit/>
        </w:trPr>
        <w:tc>
          <w:tcPr>
            <w:tcW w:w="709" w:type="dxa"/>
          </w:tcPr>
          <w:p w:rsidR="00527206" w:rsidRPr="00346FF7" w:rsidRDefault="0052720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527206" w:rsidRPr="00346FF7" w:rsidRDefault="00527206">
            <w:pPr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D en E</w:t>
            </w:r>
          </w:p>
        </w:tc>
        <w:tc>
          <w:tcPr>
            <w:tcW w:w="1276" w:type="dxa"/>
          </w:tcPr>
          <w:p w:rsidR="00527206" w:rsidRPr="00346FF7" w:rsidRDefault="00527206" w:rsidP="00527206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11</w:t>
            </w:r>
          </w:p>
        </w:tc>
      </w:tr>
      <w:tr w:rsidR="00527206" w:rsidRPr="00346FF7" w:rsidTr="00D348AE">
        <w:trPr>
          <w:cantSplit/>
        </w:trPr>
        <w:tc>
          <w:tcPr>
            <w:tcW w:w="709" w:type="dxa"/>
          </w:tcPr>
          <w:p w:rsidR="00527206" w:rsidRPr="00346FF7" w:rsidRDefault="0052720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527206" w:rsidRPr="00346FF7" w:rsidRDefault="0052720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527206" w:rsidRPr="00346FF7" w:rsidRDefault="0052720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527206" w:rsidRPr="00346FF7" w:rsidRDefault="00527206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BE0DB7" w:rsidP="001B7A09">
            <w:pPr>
              <w:tabs>
                <w:tab w:val="left" w:pos="1310"/>
              </w:tabs>
              <w:spacing w:line="240" w:lineRule="atLeast"/>
              <w:ind w:left="1735" w:hanging="1735"/>
              <w:rPr>
                <w:rFonts w:ascii="Arial" w:hAnsi="Arial"/>
              </w:rPr>
            </w:pPr>
            <w:r w:rsidRPr="00346FF7">
              <w:rPr>
                <w:rFonts w:ascii="Arial" w:hAnsi="Arial"/>
                <w:b/>
              </w:rPr>
              <w:t>Art. 17quater</w:t>
            </w:r>
            <w:r w:rsidRPr="00346FF7">
              <w:rPr>
                <w:rFonts w:ascii="Arial" w:hAnsi="Arial"/>
              </w:rPr>
              <w:t xml:space="preserve"> </w:t>
            </w:r>
            <w:r w:rsidR="006E7D8F" w:rsidRPr="00346FF7">
              <w:rPr>
                <w:rFonts w:ascii="Arial" w:hAnsi="Arial"/>
              </w:rPr>
              <w:tab/>
            </w:r>
            <w:r w:rsidR="00A54B3F" w:rsidRPr="00346FF7">
              <w:rPr>
                <w:rFonts w:ascii="Arial" w:hAnsi="Arial"/>
              </w:rPr>
              <w:t>§ 1</w:t>
            </w:r>
            <w:r w:rsidR="00A54B3F" w:rsidRPr="00346FF7">
              <w:rPr>
                <w:rFonts w:ascii="Arial" w:hAnsi="Arial"/>
              </w:rPr>
              <w:tab/>
            </w:r>
            <w:r w:rsidRPr="00346FF7">
              <w:rPr>
                <w:rFonts w:ascii="Arial" w:hAnsi="Arial"/>
              </w:rPr>
              <w:t>Geneesheer-</w:t>
            </w:r>
            <w:r w:rsidRPr="00D817F0">
              <w:rPr>
                <w:rFonts w:ascii="Arial" w:hAnsi="Arial"/>
              </w:rPr>
              <w:t>specialist</w:t>
            </w:r>
            <w:r w:rsidR="00E81FBD" w:rsidRPr="00D817F0">
              <w:rPr>
                <w:rFonts w:ascii="Arial" w:hAnsi="Arial"/>
              </w:rPr>
              <w:t xml:space="preserve"> (B)</w:t>
            </w:r>
            <w:r w:rsidRPr="00D817F0">
              <w:rPr>
                <w:rFonts w:ascii="Arial" w:hAnsi="Arial"/>
              </w:rPr>
              <w:t>, met uitzondering van de geneesheer-specialist voor röntgendiagnose</w:t>
            </w:r>
            <w:r w:rsidR="00E81FBD" w:rsidRPr="00D817F0">
              <w:rPr>
                <w:rFonts w:ascii="Arial" w:hAnsi="Arial"/>
              </w:rPr>
              <w:t xml:space="preserve"> (R)</w:t>
            </w:r>
          </w:p>
        </w:tc>
        <w:tc>
          <w:tcPr>
            <w:tcW w:w="1276" w:type="dxa"/>
          </w:tcPr>
          <w:p w:rsidR="00BE0DB7" w:rsidRPr="00346FF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971222" w:rsidP="00971222">
            <w:pPr>
              <w:tabs>
                <w:tab w:val="left" w:pos="318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1.</w:t>
            </w:r>
            <w:r w:rsidRPr="00346FF7">
              <w:rPr>
                <w:rFonts w:ascii="Arial" w:hAnsi="Arial"/>
              </w:rPr>
              <w:tab/>
            </w:r>
            <w:r w:rsidR="00BE0DB7" w:rsidRPr="00346FF7">
              <w:rPr>
                <w:rFonts w:ascii="Arial" w:hAnsi="Arial"/>
              </w:rPr>
              <w:t>Echografieën buiten het toezicht op de zwangerschap</w:t>
            </w:r>
          </w:p>
        </w:tc>
        <w:tc>
          <w:tcPr>
            <w:tcW w:w="1276" w:type="dxa"/>
          </w:tcPr>
          <w:p w:rsidR="00BE0DB7" w:rsidRPr="00346FF7" w:rsidRDefault="00BE0DB7" w:rsidP="008B496F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1</w:t>
            </w:r>
            <w:r w:rsidR="00AA60D2" w:rsidRPr="00346FF7">
              <w:rPr>
                <w:rFonts w:ascii="Arial" w:hAnsi="Arial"/>
              </w:rPr>
              <w:t xml:space="preserve"> </w:t>
            </w:r>
            <w:r w:rsidR="008B496F" w:rsidRPr="00346FF7">
              <w:rPr>
                <w:rFonts w:ascii="Arial" w:hAnsi="Arial"/>
              </w:rPr>
              <w:t>en</w:t>
            </w:r>
            <w:r w:rsidR="00AA60D2" w:rsidRPr="00346FF7">
              <w:rPr>
                <w:rFonts w:ascii="Arial" w:hAnsi="Arial"/>
              </w:rPr>
              <w:t xml:space="preserve"> 2</w:t>
            </w:r>
          </w:p>
        </w:tc>
      </w:tr>
      <w:tr w:rsidR="00BE0DB7" w:rsidRPr="00346FF7" w:rsidTr="00D348AE">
        <w:trPr>
          <w:cantSplit/>
        </w:trPr>
        <w:tc>
          <w:tcPr>
            <w:tcW w:w="709" w:type="dxa"/>
          </w:tcPr>
          <w:p w:rsidR="00BE0DB7" w:rsidRPr="00346FF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346FF7" w:rsidRDefault="00971222" w:rsidP="00971222">
            <w:pPr>
              <w:tabs>
                <w:tab w:val="left" w:pos="318"/>
              </w:tabs>
              <w:spacing w:line="240" w:lineRule="atLeas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2.</w:t>
            </w:r>
            <w:r w:rsidRPr="00346FF7">
              <w:rPr>
                <w:rFonts w:ascii="Arial" w:hAnsi="Arial"/>
                <w:lang w:val="fr-BE"/>
              </w:rPr>
              <w:tab/>
            </w:r>
            <w:r w:rsidR="00BE0DB7" w:rsidRPr="00346FF7">
              <w:rPr>
                <w:rFonts w:ascii="Arial" w:hAnsi="Arial"/>
              </w:rPr>
              <w:t>Cardiovasculaire echografieën</w:t>
            </w:r>
          </w:p>
        </w:tc>
        <w:tc>
          <w:tcPr>
            <w:tcW w:w="1276" w:type="dxa"/>
          </w:tcPr>
          <w:p w:rsidR="00BE0DB7" w:rsidRPr="00346FF7" w:rsidRDefault="00AA60D2" w:rsidP="00D24CCF">
            <w:pPr>
              <w:spacing w:line="240" w:lineRule="atLeast"/>
              <w:jc w:val="right"/>
              <w:rPr>
                <w:rFonts w:ascii="Arial" w:hAnsi="Arial"/>
              </w:rPr>
            </w:pPr>
            <w:r w:rsidRPr="00346FF7">
              <w:rPr>
                <w:rFonts w:ascii="Arial" w:hAnsi="Arial"/>
              </w:rPr>
              <w:t>2</w:t>
            </w:r>
            <w:r w:rsidR="00BE0DB7" w:rsidRPr="00346FF7">
              <w:rPr>
                <w:rFonts w:ascii="Arial" w:hAnsi="Arial"/>
              </w:rPr>
              <w:t xml:space="preserve"> tot </w:t>
            </w:r>
            <w:r w:rsidR="00D24CCF" w:rsidRPr="00346FF7">
              <w:rPr>
                <w:rFonts w:ascii="Arial" w:hAnsi="Arial"/>
              </w:rPr>
              <w:t>6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Default="00971222" w:rsidP="00971222">
            <w:pPr>
              <w:tabs>
                <w:tab w:val="left" w:pos="318"/>
              </w:tabs>
              <w:spacing w:line="240" w:lineRule="atLeast"/>
              <w:ind w:left="318" w:hanging="284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  <w:r w:rsidRPr="00971222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 xml:space="preserve">Echografie van het abdomen en/of van het kleine bekken in het kader van </w:t>
            </w:r>
            <w:r w:rsidR="00F92DA1">
              <w:rPr>
                <w:rFonts w:ascii="Arial" w:hAnsi="Arial"/>
              </w:rPr>
              <w:br/>
            </w:r>
            <w:r w:rsidR="00BE0DB7">
              <w:rPr>
                <w:rFonts w:ascii="Arial" w:hAnsi="Arial"/>
              </w:rPr>
              <w:t>het toezicht tijdens een zelfde zwangerschap</w:t>
            </w:r>
          </w:p>
        </w:tc>
        <w:tc>
          <w:tcPr>
            <w:tcW w:w="1276" w:type="dxa"/>
          </w:tcPr>
          <w:p w:rsidR="00BE0DB7" w:rsidRDefault="00ED77D5" w:rsidP="008255F6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6E7D8F" w:rsidTr="00D348AE">
        <w:trPr>
          <w:cantSplit/>
        </w:trPr>
        <w:tc>
          <w:tcPr>
            <w:tcW w:w="709" w:type="dxa"/>
          </w:tcPr>
          <w:p w:rsidR="006E7D8F" w:rsidRDefault="006E7D8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6E7D8F" w:rsidRDefault="006E7D8F" w:rsidP="006E7D8F">
            <w:pPr>
              <w:spacing w:line="240" w:lineRule="atLeast"/>
              <w:ind w:left="1310" w:hanging="1310"/>
              <w:rPr>
                <w:rFonts w:ascii="Arial" w:hAnsi="Arial"/>
              </w:rPr>
            </w:pPr>
            <w:r w:rsidRPr="00F92DA1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§§ 2 tot 12 - Toepassingsregelen</w:t>
            </w:r>
          </w:p>
        </w:tc>
        <w:tc>
          <w:tcPr>
            <w:tcW w:w="1276" w:type="dxa"/>
          </w:tcPr>
          <w:p w:rsidR="006E7D8F" w:rsidRDefault="00D24CCF" w:rsidP="00D24CCF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6E7D8F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10</w:t>
            </w:r>
          </w:p>
        </w:tc>
      </w:tr>
    </w:tbl>
    <w:p w:rsidR="009E6DD1" w:rsidRDefault="009E6DD1">
      <w:pPr>
        <w:sectPr w:rsidR="009E6DD1" w:rsidSect="007E7E2D">
          <w:pgSz w:w="11906" w:h="16838"/>
          <w:pgMar w:top="993" w:right="992" w:bottom="1135" w:left="1134" w:header="568" w:footer="593" w:gutter="0"/>
          <w:cols w:space="720"/>
          <w:docGrid w:linePitch="272"/>
        </w:sectPr>
      </w:pPr>
    </w:p>
    <w:p w:rsidR="00492CFA" w:rsidRDefault="00492CFA"/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851"/>
        <w:gridCol w:w="5953"/>
        <w:gridCol w:w="1276"/>
      </w:tblGrid>
      <w:tr w:rsidR="00BE0DB7" w:rsidRPr="00CE52F3" w:rsidTr="00D348AE">
        <w:trPr>
          <w:cantSplit/>
        </w:trPr>
        <w:tc>
          <w:tcPr>
            <w:tcW w:w="8080" w:type="dxa"/>
            <w:gridSpan w:val="4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AFDELING 7</w:t>
            </w:r>
            <w:r w:rsidRPr="00CE52F3">
              <w:rPr>
                <w:rFonts w:ascii="Arial" w:hAnsi="Arial"/>
                <w:b/>
                <w:i/>
              </w:rPr>
              <w:t xml:space="preserve">. </w:t>
            </w:r>
            <w:r w:rsidRPr="00CE52F3">
              <w:rPr>
                <w:rFonts w:ascii="Arial" w:hAnsi="Arial"/>
              </w:rPr>
              <w:t>Radiotherapie en radiumtherapie - Nucleaire geneeskunde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6E7D8F" w:rsidRPr="00CE52F3" w:rsidTr="00D348AE">
        <w:trPr>
          <w:cantSplit/>
        </w:trPr>
        <w:tc>
          <w:tcPr>
            <w:tcW w:w="709" w:type="dxa"/>
          </w:tcPr>
          <w:p w:rsidR="006E7D8F" w:rsidRPr="00CE52F3" w:rsidRDefault="006E7D8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6E7D8F" w:rsidRPr="00CE52F3" w:rsidRDefault="006E7D8F" w:rsidP="0083055D">
            <w:pPr>
              <w:tabs>
                <w:tab w:val="left" w:pos="715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18</w:t>
            </w:r>
            <w:r w:rsidRPr="00CE52F3">
              <w:rPr>
                <w:rFonts w:ascii="Arial" w:hAnsi="Arial"/>
              </w:rPr>
              <w:tab/>
              <w:t>§ 1 Geneesheer-specialist voor radiotherapie-oncologie</w:t>
            </w:r>
            <w:r w:rsidR="00D94D8B" w:rsidRPr="00CE52F3">
              <w:rPr>
                <w:rFonts w:ascii="Arial" w:hAnsi="Arial"/>
              </w:rPr>
              <w:t xml:space="preserve"> </w:t>
            </w:r>
            <w:r w:rsidR="00D94D8B" w:rsidRPr="00D817F0">
              <w:rPr>
                <w:rFonts w:ascii="Arial" w:hAnsi="Arial"/>
              </w:rPr>
              <w:t>(X)</w:t>
            </w:r>
          </w:p>
        </w:tc>
        <w:tc>
          <w:tcPr>
            <w:tcW w:w="1276" w:type="dxa"/>
          </w:tcPr>
          <w:p w:rsidR="006E7D8F" w:rsidRPr="00CE52F3" w:rsidRDefault="006E7D8F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1 tot 5</w:t>
            </w:r>
          </w:p>
        </w:tc>
      </w:tr>
      <w:tr w:rsidR="006E7D8F" w:rsidRPr="00CE52F3" w:rsidTr="00D348AE">
        <w:trPr>
          <w:cantSplit/>
        </w:trPr>
        <w:tc>
          <w:tcPr>
            <w:tcW w:w="709" w:type="dxa"/>
          </w:tcPr>
          <w:p w:rsidR="006E7D8F" w:rsidRPr="00CE52F3" w:rsidRDefault="006E7D8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6E7D8F" w:rsidRPr="00CE52F3" w:rsidRDefault="006E7D8F" w:rsidP="0083055D">
            <w:pPr>
              <w:tabs>
                <w:tab w:val="left" w:pos="715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  <w:t>§ 2 Geneesheer-specialist voor nucleaire geneeskunde</w:t>
            </w:r>
            <w:r w:rsidR="00D94D8B" w:rsidRPr="00CE52F3">
              <w:rPr>
                <w:rFonts w:ascii="Arial" w:hAnsi="Arial"/>
              </w:rPr>
              <w:t xml:space="preserve"> </w:t>
            </w:r>
            <w:r w:rsidR="00D94D8B" w:rsidRPr="00D817F0">
              <w:rPr>
                <w:rFonts w:ascii="Arial" w:hAnsi="Arial"/>
              </w:rPr>
              <w:t>(XN)</w:t>
            </w:r>
          </w:p>
        </w:tc>
        <w:tc>
          <w:tcPr>
            <w:tcW w:w="1276" w:type="dxa"/>
          </w:tcPr>
          <w:p w:rsidR="006E7D8F" w:rsidRPr="00CE52F3" w:rsidRDefault="006E7D8F" w:rsidP="002811FB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6 tot </w:t>
            </w:r>
            <w:r w:rsidR="002811FB" w:rsidRPr="00CE52F3">
              <w:rPr>
                <w:rFonts w:ascii="Arial" w:hAnsi="Arial"/>
              </w:rPr>
              <w:t>24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851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953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6E7D8F" w:rsidRPr="00CE52F3" w:rsidTr="00D348AE">
        <w:trPr>
          <w:cantSplit/>
        </w:trPr>
        <w:tc>
          <w:tcPr>
            <w:tcW w:w="709" w:type="dxa"/>
          </w:tcPr>
          <w:p w:rsidR="006E7D8F" w:rsidRPr="00CE52F3" w:rsidRDefault="006E7D8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6E7D8F" w:rsidRPr="00CE52F3" w:rsidRDefault="006E7D8F" w:rsidP="00A063F0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19</w:t>
            </w:r>
            <w:r w:rsidRPr="00CE52F3">
              <w:rPr>
                <w:rFonts w:ascii="Arial" w:hAnsi="Arial"/>
                <w:lang w:val="fr-BE"/>
              </w:rPr>
              <w:tab/>
            </w:r>
            <w:r w:rsidRPr="00CE52F3">
              <w:rPr>
                <w:rFonts w:ascii="Arial" w:hAnsi="Arial"/>
              </w:rPr>
              <w:t>§§ 1 tot 8bis - Toepassingsregelen</w:t>
            </w:r>
          </w:p>
        </w:tc>
        <w:tc>
          <w:tcPr>
            <w:tcW w:w="1276" w:type="dxa"/>
          </w:tcPr>
          <w:p w:rsidR="006E7D8F" w:rsidRPr="00CE52F3" w:rsidRDefault="006E7D8F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1 tot 9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418" w:type="dxa"/>
            <w:gridSpan w:val="2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  <w:b/>
              </w:rPr>
            </w:pPr>
          </w:p>
        </w:tc>
        <w:tc>
          <w:tcPr>
            <w:tcW w:w="5953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8080" w:type="dxa"/>
            <w:gridSpan w:val="4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 xml:space="preserve">AFDELING 8. </w:t>
            </w:r>
            <w:r w:rsidRPr="00CE52F3">
              <w:rPr>
                <w:rFonts w:ascii="Arial" w:hAnsi="Arial"/>
              </w:rPr>
              <w:t>Inwendige geneeskunde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6E7D8F">
            <w:pPr>
              <w:tabs>
                <w:tab w:val="left" w:pos="705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20</w:t>
            </w:r>
            <w:r w:rsidR="006E7D8F" w:rsidRPr="00CE52F3">
              <w:rPr>
                <w:rFonts w:ascii="Arial" w:hAnsi="Arial"/>
                <w:lang w:val="fr-BE"/>
              </w:rPr>
              <w:tab/>
            </w:r>
            <w:r w:rsidRPr="00CE52F3">
              <w:rPr>
                <w:rFonts w:ascii="Arial" w:hAnsi="Arial"/>
              </w:rPr>
              <w:t>§ 1 Geneesheer-specialist inwendige pathologie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D817F0" w:rsidTr="00D348AE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D817F0" w:rsidRDefault="00BE0DB7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a)</w:t>
            </w:r>
            <w:r w:rsidR="0083055D" w:rsidRPr="00D817F0">
              <w:rPr>
                <w:rFonts w:ascii="Arial" w:hAnsi="Arial"/>
                <w:lang w:val="fr-BE"/>
              </w:rPr>
              <w:tab/>
            </w:r>
            <w:r w:rsidRPr="00D817F0">
              <w:rPr>
                <w:rFonts w:ascii="Arial" w:hAnsi="Arial"/>
              </w:rPr>
              <w:t>Inwendige geneeskunde</w:t>
            </w:r>
            <w:r w:rsidR="00AE11B3" w:rsidRPr="00D817F0">
              <w:rPr>
                <w:rFonts w:ascii="Arial" w:hAnsi="Arial"/>
              </w:rPr>
              <w:t xml:space="preserve"> (FA)</w:t>
            </w:r>
          </w:p>
        </w:tc>
        <w:tc>
          <w:tcPr>
            <w:tcW w:w="1276" w:type="dxa"/>
          </w:tcPr>
          <w:p w:rsidR="00BE0DB7" w:rsidRPr="00D817F0" w:rsidRDefault="00BE0DB7" w:rsidP="00C564BB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 xml:space="preserve">1 tot </w:t>
            </w:r>
            <w:r w:rsidR="00C564BB" w:rsidRPr="00D817F0">
              <w:rPr>
                <w:rFonts w:ascii="Arial" w:hAnsi="Arial"/>
              </w:rPr>
              <w:t>7</w:t>
            </w:r>
          </w:p>
        </w:tc>
      </w:tr>
      <w:tr w:rsidR="00BE0DB7" w:rsidRPr="00D817F0" w:rsidTr="00D348AE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D817F0" w:rsidRDefault="00BE0DB7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b)</w:t>
            </w:r>
            <w:r w:rsidR="0083055D" w:rsidRPr="00D817F0">
              <w:rPr>
                <w:rFonts w:ascii="Arial" w:hAnsi="Arial"/>
                <w:lang w:val="fr-BE"/>
              </w:rPr>
              <w:tab/>
            </w:r>
            <w:proofErr w:type="spellStart"/>
            <w:r w:rsidRPr="00D817F0">
              <w:rPr>
                <w:rFonts w:ascii="Arial" w:hAnsi="Arial"/>
              </w:rPr>
              <w:t>Pneumologie</w:t>
            </w:r>
            <w:proofErr w:type="spellEnd"/>
            <w:r w:rsidR="00AE11B3" w:rsidRPr="00D817F0">
              <w:rPr>
                <w:rFonts w:ascii="Arial" w:hAnsi="Arial"/>
              </w:rPr>
              <w:t xml:space="preserve"> (FG)</w:t>
            </w:r>
          </w:p>
        </w:tc>
        <w:tc>
          <w:tcPr>
            <w:tcW w:w="1276" w:type="dxa"/>
          </w:tcPr>
          <w:p w:rsidR="00BE0DB7" w:rsidRPr="00D817F0" w:rsidRDefault="00B31DC0" w:rsidP="008E1282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7</w:t>
            </w:r>
            <w:r w:rsidR="00BE0DB7" w:rsidRPr="00D817F0">
              <w:rPr>
                <w:rFonts w:ascii="Arial" w:hAnsi="Arial"/>
              </w:rPr>
              <w:t xml:space="preserve"> tot </w:t>
            </w:r>
            <w:r w:rsidR="008E1282" w:rsidRPr="00D817F0">
              <w:rPr>
                <w:rFonts w:ascii="Arial" w:hAnsi="Arial"/>
              </w:rPr>
              <w:t>10</w:t>
            </w:r>
          </w:p>
        </w:tc>
      </w:tr>
      <w:tr w:rsidR="00BE0DB7" w:rsidRPr="00D817F0" w:rsidTr="00D348AE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D817F0" w:rsidRDefault="00BE0DB7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c)</w:t>
            </w:r>
            <w:r w:rsidR="0083055D" w:rsidRPr="00D817F0">
              <w:rPr>
                <w:rFonts w:ascii="Arial" w:hAnsi="Arial"/>
                <w:lang w:val="fr-BE"/>
              </w:rPr>
              <w:tab/>
            </w:r>
            <w:r w:rsidRPr="00D817F0">
              <w:rPr>
                <w:rFonts w:ascii="Arial" w:hAnsi="Arial"/>
              </w:rPr>
              <w:t>Gastro-enterologie</w:t>
            </w:r>
          </w:p>
        </w:tc>
        <w:tc>
          <w:tcPr>
            <w:tcW w:w="1276" w:type="dxa"/>
          </w:tcPr>
          <w:p w:rsidR="00BE0DB7" w:rsidRPr="00D817F0" w:rsidRDefault="008E1282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10</w:t>
            </w:r>
            <w:r w:rsidR="00BE0DB7" w:rsidRPr="00D817F0">
              <w:rPr>
                <w:rFonts w:ascii="Arial" w:hAnsi="Arial"/>
              </w:rPr>
              <w:t xml:space="preserve"> tot </w:t>
            </w:r>
            <w:r w:rsidR="00C610D9">
              <w:rPr>
                <w:rFonts w:ascii="Arial" w:hAnsi="Arial"/>
              </w:rPr>
              <w:t>23</w:t>
            </w:r>
          </w:p>
        </w:tc>
      </w:tr>
      <w:tr w:rsidR="00BE0DB7" w:rsidRPr="00D817F0" w:rsidTr="00D348AE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D817F0" w:rsidRDefault="00BE0DB7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d)</w:t>
            </w:r>
            <w:r w:rsidR="0083055D" w:rsidRPr="00D817F0">
              <w:rPr>
                <w:rFonts w:ascii="Arial" w:hAnsi="Arial"/>
                <w:lang w:val="fr-BE"/>
              </w:rPr>
              <w:tab/>
            </w:r>
            <w:r w:rsidRPr="00D817F0">
              <w:rPr>
                <w:rFonts w:ascii="Arial" w:hAnsi="Arial"/>
              </w:rPr>
              <w:t>Kindergeneeskunde</w:t>
            </w:r>
            <w:r w:rsidR="00AE11B3" w:rsidRPr="00D817F0">
              <w:rPr>
                <w:rFonts w:ascii="Arial" w:hAnsi="Arial"/>
              </w:rPr>
              <w:t xml:space="preserve"> (FJ)</w:t>
            </w:r>
          </w:p>
        </w:tc>
        <w:tc>
          <w:tcPr>
            <w:tcW w:w="1276" w:type="dxa"/>
          </w:tcPr>
          <w:p w:rsidR="00BE0DB7" w:rsidRPr="00D817F0" w:rsidRDefault="00C610D9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23</w:t>
            </w:r>
            <w:r w:rsidR="00BE0DB7" w:rsidRPr="00D817F0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25</w:t>
            </w:r>
          </w:p>
        </w:tc>
      </w:tr>
      <w:tr w:rsidR="00BE0DB7" w:rsidRPr="00D817F0" w:rsidTr="00D348AE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D817F0" w:rsidRDefault="00BE0DB7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e)</w:t>
            </w:r>
            <w:r w:rsidR="0083055D" w:rsidRPr="00D817F0">
              <w:rPr>
                <w:rFonts w:ascii="Arial" w:hAnsi="Arial"/>
                <w:lang w:val="fr-BE"/>
              </w:rPr>
              <w:tab/>
            </w:r>
            <w:r w:rsidRPr="00D817F0">
              <w:rPr>
                <w:rFonts w:ascii="Arial" w:hAnsi="Arial"/>
              </w:rPr>
              <w:t>Cardiologie</w:t>
            </w:r>
            <w:r w:rsidR="00AE11B3" w:rsidRPr="00D817F0">
              <w:rPr>
                <w:rFonts w:ascii="Arial" w:hAnsi="Arial"/>
              </w:rPr>
              <w:t xml:space="preserve"> (FL)</w:t>
            </w:r>
          </w:p>
        </w:tc>
        <w:tc>
          <w:tcPr>
            <w:tcW w:w="1276" w:type="dxa"/>
          </w:tcPr>
          <w:p w:rsidR="00BE0DB7" w:rsidRPr="00D817F0" w:rsidRDefault="00C610D9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25</w:t>
            </w:r>
            <w:r w:rsidR="00BE0DB7" w:rsidRPr="00D817F0">
              <w:rPr>
                <w:rFonts w:ascii="Arial" w:hAnsi="Arial"/>
              </w:rPr>
              <w:t xml:space="preserve"> tot </w:t>
            </w:r>
            <w:r w:rsidR="000D0B18" w:rsidRPr="00D817F0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0</w:t>
            </w:r>
          </w:p>
        </w:tc>
      </w:tr>
      <w:tr w:rsidR="00BE0DB7" w:rsidRPr="00D817F0" w:rsidTr="00D348AE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D817F0" w:rsidRDefault="0083055D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f)</w:t>
            </w:r>
            <w:r w:rsidRPr="00D817F0">
              <w:rPr>
                <w:rFonts w:ascii="Arial" w:hAnsi="Arial"/>
                <w:lang w:val="fr-BE"/>
              </w:rPr>
              <w:tab/>
            </w:r>
            <w:r w:rsidR="00BE0DB7" w:rsidRPr="00D817F0">
              <w:rPr>
                <w:rFonts w:ascii="Arial" w:hAnsi="Arial"/>
              </w:rPr>
              <w:t>Neuropsychiatrie</w:t>
            </w:r>
            <w:r w:rsidR="00AE11B3" w:rsidRPr="00D817F0">
              <w:rPr>
                <w:rFonts w:ascii="Arial" w:hAnsi="Arial"/>
              </w:rPr>
              <w:t xml:space="preserve"> (FM)</w:t>
            </w:r>
          </w:p>
        </w:tc>
        <w:tc>
          <w:tcPr>
            <w:tcW w:w="1276" w:type="dxa"/>
          </w:tcPr>
          <w:p w:rsidR="00BE0DB7" w:rsidRPr="00D817F0" w:rsidRDefault="00EE0D77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3</w:t>
            </w:r>
            <w:r w:rsidR="00C610D9">
              <w:rPr>
                <w:rFonts w:ascii="Arial" w:hAnsi="Arial"/>
              </w:rPr>
              <w:t>0</w:t>
            </w:r>
            <w:r w:rsidR="00BE0DB7" w:rsidRPr="00D817F0">
              <w:rPr>
                <w:rFonts w:ascii="Arial" w:hAnsi="Arial"/>
              </w:rPr>
              <w:t xml:space="preserve"> </w:t>
            </w:r>
            <w:r w:rsidR="00040EFD" w:rsidRPr="00D817F0">
              <w:rPr>
                <w:rFonts w:ascii="Arial" w:hAnsi="Arial"/>
              </w:rPr>
              <w:t xml:space="preserve">tot </w:t>
            </w:r>
            <w:r w:rsidR="00C610D9">
              <w:rPr>
                <w:rFonts w:ascii="Arial" w:hAnsi="Arial"/>
              </w:rPr>
              <w:t>33</w:t>
            </w:r>
          </w:p>
        </w:tc>
      </w:tr>
      <w:tr w:rsidR="005A2708" w:rsidRPr="00D817F0" w:rsidTr="00D348AE">
        <w:trPr>
          <w:cantSplit/>
        </w:trPr>
        <w:tc>
          <w:tcPr>
            <w:tcW w:w="709" w:type="dxa"/>
          </w:tcPr>
          <w:p w:rsidR="005A2708" w:rsidRPr="00D817F0" w:rsidRDefault="005A2708" w:rsidP="009645A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5A2708" w:rsidRPr="00D817F0" w:rsidRDefault="005A2708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f)bis</w:t>
            </w:r>
            <w:r w:rsidR="0083055D" w:rsidRPr="00D817F0">
              <w:rPr>
                <w:rFonts w:ascii="Arial" w:hAnsi="Arial"/>
                <w:lang w:val="fr-BE"/>
              </w:rPr>
              <w:tab/>
            </w:r>
            <w:r w:rsidRPr="00D817F0">
              <w:rPr>
                <w:rFonts w:ascii="Arial" w:hAnsi="Arial"/>
              </w:rPr>
              <w:t>Neurologie</w:t>
            </w:r>
            <w:r w:rsidR="00AE11B3" w:rsidRPr="00D817F0">
              <w:rPr>
                <w:rFonts w:ascii="Arial" w:hAnsi="Arial"/>
              </w:rPr>
              <w:t xml:space="preserve"> </w:t>
            </w:r>
          </w:p>
        </w:tc>
        <w:tc>
          <w:tcPr>
            <w:tcW w:w="1276" w:type="dxa"/>
          </w:tcPr>
          <w:p w:rsidR="005A2708" w:rsidRPr="00D817F0" w:rsidRDefault="00C610D9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33</w:t>
            </w:r>
            <w:r w:rsidR="000D0B18" w:rsidRPr="00D817F0">
              <w:rPr>
                <w:rFonts w:ascii="Arial" w:hAnsi="Arial"/>
              </w:rPr>
              <w:t xml:space="preserve"> </w:t>
            </w:r>
            <w:r w:rsidR="00A1624D" w:rsidRPr="00D817F0">
              <w:rPr>
                <w:rFonts w:ascii="Arial" w:hAnsi="Arial"/>
              </w:rPr>
              <w:t>tot</w:t>
            </w:r>
            <w:r w:rsidR="000D0B18" w:rsidRPr="00D817F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35</w:t>
            </w:r>
          </w:p>
        </w:tc>
      </w:tr>
      <w:tr w:rsidR="005A2708" w:rsidRPr="00D817F0" w:rsidTr="00D348AE">
        <w:trPr>
          <w:cantSplit/>
        </w:trPr>
        <w:tc>
          <w:tcPr>
            <w:tcW w:w="709" w:type="dxa"/>
          </w:tcPr>
          <w:p w:rsidR="005A2708" w:rsidRPr="00D817F0" w:rsidRDefault="005A2708" w:rsidP="009645A6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5A2708" w:rsidRPr="00D817F0" w:rsidRDefault="0083055D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f)ter</w:t>
            </w:r>
            <w:r w:rsidRPr="00D817F0">
              <w:rPr>
                <w:rFonts w:ascii="Arial" w:hAnsi="Arial"/>
                <w:lang w:val="fr-BE"/>
              </w:rPr>
              <w:tab/>
            </w:r>
            <w:r w:rsidR="005A2708" w:rsidRPr="00D817F0">
              <w:rPr>
                <w:rFonts w:ascii="Arial" w:hAnsi="Arial"/>
              </w:rPr>
              <w:t>Psychiatrie</w:t>
            </w:r>
            <w:r w:rsidR="00AE11B3" w:rsidRPr="00D817F0">
              <w:rPr>
                <w:rFonts w:ascii="Arial" w:hAnsi="Arial"/>
              </w:rPr>
              <w:t xml:space="preserve"> </w:t>
            </w:r>
          </w:p>
        </w:tc>
        <w:tc>
          <w:tcPr>
            <w:tcW w:w="1276" w:type="dxa"/>
          </w:tcPr>
          <w:p w:rsidR="005A2708" w:rsidRPr="00D817F0" w:rsidRDefault="00C610D9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36</w:t>
            </w:r>
            <w:r w:rsidR="00B26FC8" w:rsidRPr="00D817F0">
              <w:rPr>
                <w:rFonts w:ascii="Arial" w:hAnsi="Arial"/>
              </w:rPr>
              <w:t xml:space="preserve"> </w:t>
            </w:r>
            <w:r w:rsidR="00782477" w:rsidRPr="00D817F0">
              <w:rPr>
                <w:rFonts w:ascii="Arial" w:hAnsi="Arial"/>
              </w:rPr>
              <w:t xml:space="preserve">en </w:t>
            </w:r>
            <w:r>
              <w:rPr>
                <w:rFonts w:ascii="Arial" w:hAnsi="Arial"/>
              </w:rPr>
              <w:t>37</w:t>
            </w:r>
            <w:r w:rsidR="00B26FC8" w:rsidRPr="00D817F0">
              <w:rPr>
                <w:rFonts w:ascii="Arial" w:hAnsi="Arial"/>
              </w:rPr>
              <w:t xml:space="preserve"> </w:t>
            </w:r>
          </w:p>
        </w:tc>
      </w:tr>
      <w:tr w:rsidR="00BE0DB7" w:rsidRPr="00D817F0" w:rsidTr="00D348AE">
        <w:trPr>
          <w:cantSplit/>
        </w:trPr>
        <w:tc>
          <w:tcPr>
            <w:tcW w:w="709" w:type="dxa"/>
          </w:tcPr>
          <w:p w:rsidR="00BE0DB7" w:rsidRPr="00D817F0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D817F0" w:rsidRDefault="00BE0DB7" w:rsidP="00AE11B3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D817F0">
              <w:rPr>
                <w:rFonts w:ascii="Arial" w:hAnsi="Arial"/>
              </w:rPr>
              <w:t>g)</w:t>
            </w:r>
            <w:r w:rsidR="0083055D" w:rsidRPr="00D817F0">
              <w:rPr>
                <w:rFonts w:ascii="Arial" w:hAnsi="Arial"/>
                <w:lang w:val="fr-BE"/>
              </w:rPr>
              <w:tab/>
            </w:r>
            <w:r w:rsidRPr="00D817F0">
              <w:rPr>
                <w:rFonts w:ascii="Arial" w:hAnsi="Arial"/>
              </w:rPr>
              <w:t>Reumatologie</w:t>
            </w:r>
            <w:r w:rsidR="00AE11B3" w:rsidRPr="00D817F0">
              <w:rPr>
                <w:rFonts w:ascii="Arial" w:hAnsi="Arial"/>
              </w:rPr>
              <w:t xml:space="preserve"> (FO)</w:t>
            </w:r>
          </w:p>
        </w:tc>
        <w:tc>
          <w:tcPr>
            <w:tcW w:w="1276" w:type="dxa"/>
          </w:tcPr>
          <w:p w:rsidR="00BE0DB7" w:rsidRPr="00D817F0" w:rsidRDefault="00C610D9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37</w:t>
            </w:r>
          </w:p>
        </w:tc>
      </w:tr>
      <w:tr w:rsidR="00117C07" w:rsidRPr="00CE52F3" w:rsidTr="00D348AE">
        <w:trPr>
          <w:cantSplit/>
        </w:trPr>
        <w:tc>
          <w:tcPr>
            <w:tcW w:w="709" w:type="dxa"/>
          </w:tcPr>
          <w:p w:rsidR="00117C07" w:rsidRPr="00CE52F3" w:rsidRDefault="00117C0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117C07" w:rsidRPr="00CE52F3" w:rsidRDefault="00117C07" w:rsidP="0083055D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h)</w:t>
            </w:r>
            <w:r w:rsidR="0083055D" w:rsidRPr="00CE52F3">
              <w:rPr>
                <w:rFonts w:ascii="Arial" w:hAnsi="Arial"/>
                <w:lang w:val="fr-BE"/>
              </w:rPr>
              <w:tab/>
            </w:r>
            <w:r w:rsidRPr="00CE52F3">
              <w:rPr>
                <w:rFonts w:ascii="Arial" w:hAnsi="Arial"/>
              </w:rPr>
              <w:t>Geriatrie</w:t>
            </w:r>
          </w:p>
        </w:tc>
        <w:tc>
          <w:tcPr>
            <w:tcW w:w="1276" w:type="dxa"/>
          </w:tcPr>
          <w:p w:rsidR="00117C07" w:rsidRPr="00CE52F3" w:rsidRDefault="00B26FC8" w:rsidP="00C610D9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 w:rsidRPr="00CE52F3">
              <w:rPr>
                <w:rFonts w:ascii="Arial" w:hAnsi="Arial"/>
                <w:lang w:val="fr-BE"/>
              </w:rPr>
              <w:t>3</w:t>
            </w:r>
            <w:r w:rsidR="00C610D9">
              <w:rPr>
                <w:rFonts w:ascii="Arial" w:hAnsi="Arial"/>
                <w:lang w:val="fr-BE"/>
              </w:rPr>
              <w:t>7</w:t>
            </w:r>
          </w:p>
        </w:tc>
      </w:tr>
      <w:tr w:rsidR="00E72AFC" w:rsidRPr="00CE52F3" w:rsidTr="00D348AE">
        <w:trPr>
          <w:cantSplit/>
        </w:trPr>
        <w:tc>
          <w:tcPr>
            <w:tcW w:w="709" w:type="dxa"/>
          </w:tcPr>
          <w:p w:rsidR="00E72AFC" w:rsidRPr="00CE52F3" w:rsidRDefault="00E72AFC">
            <w:pPr>
              <w:spacing w:line="240" w:lineRule="atLeast"/>
              <w:rPr>
                <w:rFonts w:ascii="Arial" w:hAnsi="Arial"/>
                <w:lang w:val="fr-BE"/>
              </w:rPr>
            </w:pPr>
          </w:p>
        </w:tc>
        <w:tc>
          <w:tcPr>
            <w:tcW w:w="7371" w:type="dxa"/>
            <w:gridSpan w:val="3"/>
          </w:tcPr>
          <w:p w:rsidR="00E72AFC" w:rsidRPr="00CE52F3" w:rsidRDefault="0083055D" w:rsidP="0083055D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i)</w:t>
            </w:r>
            <w:r w:rsidRPr="00CE52F3">
              <w:rPr>
                <w:rFonts w:ascii="Arial" w:hAnsi="Arial"/>
                <w:lang w:val="fr-BE"/>
              </w:rPr>
              <w:tab/>
            </w:r>
            <w:r w:rsidR="00E72AFC" w:rsidRPr="00CE52F3">
              <w:rPr>
                <w:rFonts w:ascii="Arial" w:hAnsi="Arial"/>
              </w:rPr>
              <w:t>Medische oncologie</w:t>
            </w:r>
          </w:p>
        </w:tc>
        <w:tc>
          <w:tcPr>
            <w:tcW w:w="1276" w:type="dxa"/>
          </w:tcPr>
          <w:p w:rsidR="00E72AFC" w:rsidRPr="00CE52F3" w:rsidRDefault="00B26FC8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3</w:t>
            </w:r>
            <w:r w:rsidR="00C610D9">
              <w:rPr>
                <w:rFonts w:ascii="Arial" w:hAnsi="Arial"/>
              </w:rPr>
              <w:t>7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6E7D8F" w:rsidP="001A7380">
            <w:pPr>
              <w:tabs>
                <w:tab w:val="left" w:pos="735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lang w:val="fr-BE"/>
              </w:rPr>
              <w:tab/>
            </w:r>
            <w:r w:rsidR="00BE0DB7" w:rsidRPr="00CE52F3">
              <w:rPr>
                <w:rFonts w:ascii="Arial" w:hAnsi="Arial"/>
              </w:rPr>
              <w:t>§§ 2 tot 5 - Toepassingsregelen</w:t>
            </w:r>
          </w:p>
        </w:tc>
        <w:tc>
          <w:tcPr>
            <w:tcW w:w="1276" w:type="dxa"/>
          </w:tcPr>
          <w:p w:rsidR="00BE0DB7" w:rsidRPr="00CE52F3" w:rsidRDefault="00C610D9" w:rsidP="00C610D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37</w:t>
            </w:r>
            <w:r w:rsidR="00253A79" w:rsidRPr="00CE52F3">
              <w:rPr>
                <w:rFonts w:ascii="Arial" w:hAnsi="Arial"/>
              </w:rPr>
              <w:t xml:space="preserve"> </w:t>
            </w:r>
            <w:r w:rsidR="00DC5E0C" w:rsidRPr="00CE52F3">
              <w:rPr>
                <w:rFonts w:ascii="Arial" w:hAnsi="Arial"/>
              </w:rPr>
              <w:t>tot</w:t>
            </w:r>
            <w:r w:rsidR="00253A79" w:rsidRPr="00CE52F3">
              <w:rPr>
                <w:rFonts w:ascii="Arial" w:hAnsi="Arial"/>
              </w:rPr>
              <w:t xml:space="preserve"> </w:t>
            </w:r>
            <w:r w:rsidR="00870026" w:rsidRPr="00CE52F3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>1</w:t>
            </w:r>
            <w:bookmarkStart w:id="0" w:name="_GoBack"/>
            <w:bookmarkEnd w:id="0"/>
          </w:p>
        </w:tc>
      </w:tr>
      <w:tr w:rsidR="00C77221" w:rsidRPr="00CE52F3" w:rsidTr="00D348AE">
        <w:trPr>
          <w:cantSplit/>
        </w:trPr>
        <w:tc>
          <w:tcPr>
            <w:tcW w:w="709" w:type="dxa"/>
          </w:tcPr>
          <w:p w:rsidR="00C77221" w:rsidRPr="00CE52F3" w:rsidRDefault="00C7722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C77221" w:rsidRPr="00CE52F3" w:rsidRDefault="00C7722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C77221" w:rsidRPr="00CE52F3" w:rsidRDefault="00C77221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8080" w:type="dxa"/>
            <w:gridSpan w:val="4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AFDELING 9.</w:t>
            </w:r>
            <w:r w:rsidRPr="00CE52F3">
              <w:rPr>
                <w:rFonts w:ascii="Arial" w:hAnsi="Arial"/>
                <w:b/>
                <w:i/>
              </w:rPr>
              <w:t xml:space="preserve"> </w:t>
            </w:r>
            <w:proofErr w:type="spellStart"/>
            <w:r w:rsidRPr="00CE52F3">
              <w:rPr>
                <w:rFonts w:ascii="Arial" w:hAnsi="Arial"/>
              </w:rPr>
              <w:t>Dermato</w:t>
            </w:r>
            <w:proofErr w:type="spellEnd"/>
            <w:r w:rsidRPr="00CE52F3">
              <w:rPr>
                <w:rFonts w:ascii="Arial" w:hAnsi="Arial"/>
              </w:rPr>
              <w:t>-venereologie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  <w:b/>
              </w:rPr>
            </w:pPr>
            <w:r w:rsidRPr="00CE52F3">
              <w:rPr>
                <w:rFonts w:ascii="Arial" w:hAnsi="Arial"/>
                <w:b/>
              </w:rPr>
              <w:t>Art. 21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AE11B3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§ 1 Geneesheer</w:t>
            </w:r>
            <w:r w:rsidR="00046701" w:rsidRPr="00CE52F3">
              <w:rPr>
                <w:rFonts w:ascii="Arial" w:hAnsi="Arial"/>
              </w:rPr>
              <w:t xml:space="preserve">, </w:t>
            </w:r>
            <w:r w:rsidRPr="00CE52F3">
              <w:rPr>
                <w:rFonts w:ascii="Arial" w:hAnsi="Arial"/>
              </w:rPr>
              <w:t xml:space="preserve">specialist </w:t>
            </w:r>
            <w:r w:rsidR="00046701" w:rsidRPr="00CE52F3">
              <w:rPr>
                <w:rFonts w:ascii="Arial" w:hAnsi="Arial"/>
              </w:rPr>
              <w:t xml:space="preserve">voor </w:t>
            </w:r>
            <w:proofErr w:type="spellStart"/>
            <w:r w:rsidRPr="00CE52F3">
              <w:rPr>
                <w:rFonts w:ascii="Arial" w:hAnsi="Arial"/>
              </w:rPr>
              <w:t>dermato</w:t>
            </w:r>
            <w:proofErr w:type="spellEnd"/>
            <w:r w:rsidRPr="00CE52F3">
              <w:rPr>
                <w:rFonts w:ascii="Arial" w:hAnsi="Arial"/>
              </w:rPr>
              <w:t>-venereologie</w:t>
            </w:r>
            <w:r w:rsidR="00AE11B3" w:rsidRPr="00CE52F3">
              <w:rPr>
                <w:rFonts w:ascii="Arial" w:hAnsi="Arial"/>
              </w:rPr>
              <w:t xml:space="preserve"> </w:t>
            </w:r>
            <w:r w:rsidR="00AE11B3" w:rsidRPr="00D817F0">
              <w:rPr>
                <w:rFonts w:ascii="Arial" w:hAnsi="Arial"/>
              </w:rPr>
              <w:t>(E)</w:t>
            </w:r>
          </w:p>
        </w:tc>
        <w:tc>
          <w:tcPr>
            <w:tcW w:w="1276" w:type="dxa"/>
          </w:tcPr>
          <w:p w:rsidR="00BE0DB7" w:rsidRPr="00CE52F3" w:rsidRDefault="00BE0DB7" w:rsidP="00CB0D0D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1 </w:t>
            </w:r>
            <w:r w:rsidR="002848B7" w:rsidRPr="00CE52F3">
              <w:rPr>
                <w:rFonts w:ascii="Arial" w:hAnsi="Arial"/>
              </w:rPr>
              <w:t>tot</w:t>
            </w:r>
            <w:r w:rsidRPr="00CE52F3">
              <w:rPr>
                <w:rFonts w:ascii="Arial" w:hAnsi="Arial"/>
              </w:rPr>
              <w:t xml:space="preserve"> </w:t>
            </w:r>
            <w:r w:rsidR="00CB0D0D">
              <w:rPr>
                <w:rFonts w:ascii="Arial" w:hAnsi="Arial"/>
              </w:rPr>
              <w:t>6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§§ 2 tot 4 - Toepassingsregelen</w:t>
            </w:r>
          </w:p>
        </w:tc>
        <w:tc>
          <w:tcPr>
            <w:tcW w:w="1276" w:type="dxa"/>
          </w:tcPr>
          <w:p w:rsidR="00BE0DB7" w:rsidRPr="00CE52F3" w:rsidRDefault="007C65F8" w:rsidP="007C65F8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6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8080" w:type="dxa"/>
            <w:gridSpan w:val="4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 xml:space="preserve">AFDELING 10. </w:t>
            </w:r>
            <w:r w:rsidR="00F174F2" w:rsidRPr="00CE52F3">
              <w:rPr>
                <w:rFonts w:ascii="Arial" w:hAnsi="Arial"/>
              </w:rPr>
              <w:t>Fysische geneeskunde en revalidatie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22</w:t>
            </w:r>
            <w:r w:rsidRPr="00CE52F3">
              <w:rPr>
                <w:rFonts w:ascii="Arial" w:hAnsi="Arial"/>
              </w:rPr>
              <w:t xml:space="preserve"> Geneesheer-specialist voor fysische geneeskunde en </w:t>
            </w:r>
            <w:r w:rsidRPr="00D817F0">
              <w:rPr>
                <w:rFonts w:ascii="Arial" w:hAnsi="Arial"/>
              </w:rPr>
              <w:t>revalidatie</w:t>
            </w:r>
            <w:r w:rsidR="00AE11B3" w:rsidRPr="00D817F0">
              <w:rPr>
                <w:rFonts w:ascii="Arial" w:hAnsi="Arial"/>
              </w:rPr>
              <w:t xml:space="preserve"> (O)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83055D" w:rsidP="0083055D">
            <w:pPr>
              <w:tabs>
                <w:tab w:val="left" w:pos="459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I.</w:t>
            </w:r>
            <w:r w:rsidRPr="00CE52F3">
              <w:rPr>
                <w:rFonts w:ascii="Arial" w:hAnsi="Arial"/>
                <w:lang w:val="fr-BE"/>
              </w:rPr>
              <w:tab/>
            </w:r>
            <w:r w:rsidR="00BE0DB7" w:rsidRPr="00CE52F3">
              <w:rPr>
                <w:rFonts w:ascii="Arial" w:hAnsi="Arial"/>
              </w:rPr>
              <w:t>Diagnostische verstrekkingen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1 en 2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tabs>
                <w:tab w:val="left" w:pos="459"/>
              </w:tabs>
              <w:spacing w:line="240" w:lineRule="atLeast"/>
              <w:ind w:left="459" w:hanging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II.</w:t>
            </w:r>
            <w:r w:rsidR="0083055D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>Therapeutische verstrekkingen</w:t>
            </w:r>
            <w:r w:rsidR="0013627B" w:rsidRPr="00CE52F3">
              <w:rPr>
                <w:rFonts w:ascii="Arial" w:hAnsi="Arial"/>
              </w:rPr>
              <w:t>, revalidatieverstrekkingen en revalidatiebehandelingen</w:t>
            </w:r>
          </w:p>
        </w:tc>
        <w:tc>
          <w:tcPr>
            <w:tcW w:w="1276" w:type="dxa"/>
          </w:tcPr>
          <w:p w:rsidR="00BE0DB7" w:rsidRPr="00CE52F3" w:rsidRDefault="00686EF9" w:rsidP="00686EF9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3</w:t>
            </w:r>
            <w:r w:rsidR="00BE0DB7" w:rsidRPr="00CE52F3">
              <w:rPr>
                <w:rFonts w:ascii="Arial" w:hAnsi="Arial"/>
              </w:rPr>
              <w:t xml:space="preserve"> tot </w:t>
            </w:r>
            <w:r w:rsidR="0013627B" w:rsidRPr="00CE52F3">
              <w:rPr>
                <w:rFonts w:ascii="Arial" w:hAnsi="Arial"/>
              </w:rPr>
              <w:t>5</w:t>
            </w:r>
          </w:p>
        </w:tc>
      </w:tr>
      <w:tr w:rsidR="00496943" w:rsidRPr="00CE52F3" w:rsidTr="00D348AE">
        <w:trPr>
          <w:cantSplit/>
        </w:trPr>
        <w:tc>
          <w:tcPr>
            <w:tcW w:w="709" w:type="dxa"/>
          </w:tcPr>
          <w:p w:rsidR="00496943" w:rsidRPr="00CE52F3" w:rsidRDefault="00496943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496943" w:rsidRPr="00CE52F3" w:rsidRDefault="00496943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496943" w:rsidRPr="00CE52F3" w:rsidRDefault="00496943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  <w:b/>
              </w:rPr>
            </w:pPr>
            <w:r w:rsidRPr="00CE52F3">
              <w:rPr>
                <w:rFonts w:ascii="Arial" w:hAnsi="Arial"/>
                <w:b/>
              </w:rPr>
              <w:t>Art. 23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CE52F3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§§ 1 tot 10 </w:t>
            </w:r>
            <w:r w:rsidR="00E9275F" w:rsidRPr="00CE52F3">
              <w:rPr>
                <w:rFonts w:ascii="Arial" w:hAnsi="Arial"/>
              </w:rPr>
              <w:t>–</w:t>
            </w:r>
            <w:r w:rsidRPr="00CE52F3">
              <w:rPr>
                <w:rFonts w:ascii="Arial" w:hAnsi="Arial"/>
              </w:rPr>
              <w:t xml:space="preserve"> Toepassingsregelen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1 tot </w:t>
            </w:r>
            <w:r w:rsidR="00C15915" w:rsidRPr="00CE52F3">
              <w:rPr>
                <w:rFonts w:ascii="Arial" w:hAnsi="Arial"/>
              </w:rPr>
              <w:t>6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§ 11 Limitatieve lijst van aandoeningen voor </w:t>
            </w:r>
            <w:proofErr w:type="spellStart"/>
            <w:r w:rsidRPr="00CE52F3">
              <w:rPr>
                <w:rFonts w:ascii="Arial" w:hAnsi="Arial"/>
              </w:rPr>
              <w:t>pluridisciplinaire</w:t>
            </w:r>
            <w:proofErr w:type="spellEnd"/>
            <w:r w:rsidRPr="00CE52F3">
              <w:rPr>
                <w:rFonts w:ascii="Arial" w:hAnsi="Arial"/>
              </w:rPr>
              <w:t xml:space="preserve"> revalidatie</w:t>
            </w:r>
          </w:p>
        </w:tc>
        <w:tc>
          <w:tcPr>
            <w:tcW w:w="1276" w:type="dxa"/>
          </w:tcPr>
          <w:p w:rsidR="00BE0DB7" w:rsidRPr="00CE52F3" w:rsidRDefault="00C15915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7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8080" w:type="dxa"/>
            <w:gridSpan w:val="4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AFDELING 11.</w:t>
            </w:r>
            <w:r w:rsidRPr="00CE52F3">
              <w:rPr>
                <w:rFonts w:ascii="Arial" w:hAnsi="Arial"/>
              </w:rPr>
              <w:t xml:space="preserve"> Klinische biologie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24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AE11B3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§ 1 Geneesheer-specialist voor klinische </w:t>
            </w:r>
            <w:r w:rsidRPr="00D817F0">
              <w:rPr>
                <w:rFonts w:ascii="Arial" w:hAnsi="Arial"/>
              </w:rPr>
              <w:t>biologie</w:t>
            </w:r>
            <w:r w:rsidR="00AE11B3" w:rsidRPr="00D817F0">
              <w:rPr>
                <w:rFonts w:ascii="Arial" w:hAnsi="Arial"/>
              </w:rPr>
              <w:t xml:space="preserve"> (P)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1/ Chemie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1 tot 17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2/ Chemie : </w:t>
            </w:r>
            <w:proofErr w:type="spellStart"/>
            <w:r w:rsidRPr="00CE52F3">
              <w:rPr>
                <w:rFonts w:ascii="Arial" w:hAnsi="Arial"/>
              </w:rPr>
              <w:t>hormonologie</w:t>
            </w:r>
            <w:proofErr w:type="spellEnd"/>
          </w:p>
        </w:tc>
        <w:tc>
          <w:tcPr>
            <w:tcW w:w="1276" w:type="dxa"/>
          </w:tcPr>
          <w:p w:rsidR="00BE0DB7" w:rsidRPr="00CE52F3" w:rsidRDefault="00BE0DB7" w:rsidP="00C43E19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17 tot 2</w:t>
            </w:r>
            <w:r w:rsidR="00C43E19" w:rsidRPr="00CE52F3">
              <w:rPr>
                <w:rFonts w:ascii="Arial" w:hAnsi="Arial"/>
              </w:rPr>
              <w:t>2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3/ Chemie : toxicologie</w:t>
            </w:r>
          </w:p>
        </w:tc>
        <w:tc>
          <w:tcPr>
            <w:tcW w:w="1276" w:type="dxa"/>
          </w:tcPr>
          <w:p w:rsidR="00BE0DB7" w:rsidRPr="00CE52F3" w:rsidRDefault="00BE0DB7" w:rsidP="00C43E19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2</w:t>
            </w:r>
            <w:r w:rsidR="00C43E19" w:rsidRPr="00CE52F3">
              <w:rPr>
                <w:rFonts w:ascii="Arial" w:hAnsi="Arial"/>
              </w:rPr>
              <w:t>2</w:t>
            </w:r>
            <w:r w:rsidRPr="00CE52F3">
              <w:rPr>
                <w:rFonts w:ascii="Arial" w:hAnsi="Arial"/>
              </w:rPr>
              <w:t xml:space="preserve"> tot 2</w:t>
            </w:r>
            <w:r w:rsidR="000E2AB0" w:rsidRPr="00CE52F3">
              <w:rPr>
                <w:rFonts w:ascii="Arial" w:hAnsi="Arial"/>
              </w:rPr>
              <w:t>5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4/ Chemie : therapeutische monitoring</w:t>
            </w:r>
          </w:p>
        </w:tc>
        <w:tc>
          <w:tcPr>
            <w:tcW w:w="1276" w:type="dxa"/>
          </w:tcPr>
          <w:p w:rsidR="00BE0DB7" w:rsidRPr="00CE52F3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25 tot 27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5/ Microbiologie</w:t>
            </w:r>
          </w:p>
        </w:tc>
        <w:tc>
          <w:tcPr>
            <w:tcW w:w="1276" w:type="dxa"/>
          </w:tcPr>
          <w:p w:rsidR="00BE0DB7" w:rsidRPr="00CE52F3" w:rsidRDefault="00BE0DB7" w:rsidP="00427735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27 tot 3</w:t>
            </w:r>
            <w:r w:rsidR="00427735" w:rsidRPr="00CE52F3">
              <w:rPr>
                <w:rFonts w:ascii="Arial" w:hAnsi="Arial"/>
              </w:rPr>
              <w:t>2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6/ Infectieuze serologie</w:t>
            </w:r>
          </w:p>
        </w:tc>
        <w:tc>
          <w:tcPr>
            <w:tcW w:w="1276" w:type="dxa"/>
          </w:tcPr>
          <w:p w:rsidR="00BE0DB7" w:rsidRPr="00CE52F3" w:rsidRDefault="00BE0DB7" w:rsidP="00B54209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32 tot 3</w:t>
            </w:r>
            <w:r w:rsidR="00B54209">
              <w:rPr>
                <w:rFonts w:ascii="Arial" w:hAnsi="Arial"/>
              </w:rPr>
              <w:t>7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7/ Hematologie</w:t>
            </w:r>
          </w:p>
        </w:tc>
        <w:tc>
          <w:tcPr>
            <w:tcW w:w="1276" w:type="dxa"/>
          </w:tcPr>
          <w:p w:rsidR="00BE0DB7" w:rsidRPr="00CE52F3" w:rsidRDefault="00BE0DB7" w:rsidP="00B54209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3</w:t>
            </w:r>
            <w:r w:rsidR="00B54209">
              <w:rPr>
                <w:rFonts w:ascii="Arial" w:hAnsi="Arial"/>
              </w:rPr>
              <w:t>7</w:t>
            </w:r>
            <w:r w:rsidRPr="00CE52F3">
              <w:rPr>
                <w:rFonts w:ascii="Arial" w:hAnsi="Arial"/>
              </w:rPr>
              <w:t xml:space="preserve"> en 3</w:t>
            </w:r>
            <w:r w:rsidR="00B54209">
              <w:rPr>
                <w:rFonts w:ascii="Arial" w:hAnsi="Arial"/>
              </w:rPr>
              <w:t>8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8/ Coagulatie en hemostase</w:t>
            </w:r>
          </w:p>
        </w:tc>
        <w:tc>
          <w:tcPr>
            <w:tcW w:w="1276" w:type="dxa"/>
          </w:tcPr>
          <w:p w:rsidR="00BE0DB7" w:rsidRPr="00CE52F3" w:rsidRDefault="00BE0DB7" w:rsidP="00457DE6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3</w:t>
            </w:r>
            <w:r w:rsidR="00B54209">
              <w:rPr>
                <w:rFonts w:ascii="Arial" w:hAnsi="Arial"/>
              </w:rPr>
              <w:t>8</w:t>
            </w:r>
            <w:r w:rsidRPr="00CE52F3">
              <w:rPr>
                <w:rFonts w:ascii="Arial" w:hAnsi="Arial"/>
              </w:rPr>
              <w:t xml:space="preserve"> tot </w:t>
            </w:r>
            <w:r w:rsidR="008E54B0" w:rsidRPr="00CE52F3">
              <w:rPr>
                <w:rFonts w:ascii="Arial" w:hAnsi="Arial"/>
              </w:rPr>
              <w:t>4</w:t>
            </w:r>
            <w:r w:rsidR="00457DE6">
              <w:rPr>
                <w:rFonts w:ascii="Arial" w:hAnsi="Arial"/>
              </w:rPr>
              <w:t>1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FB27B0">
            <w:pPr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9/ </w:t>
            </w:r>
            <w:proofErr w:type="spellStart"/>
            <w:r w:rsidRPr="00CE52F3">
              <w:rPr>
                <w:rFonts w:ascii="Arial" w:hAnsi="Arial"/>
              </w:rPr>
              <w:t>Immuno</w:t>
            </w:r>
            <w:proofErr w:type="spellEnd"/>
            <w:r w:rsidRPr="00CE52F3">
              <w:rPr>
                <w:rFonts w:ascii="Arial" w:hAnsi="Arial"/>
              </w:rPr>
              <w:t xml:space="preserve">-Hematologie </w:t>
            </w:r>
            <w:r w:rsidR="00FB27B0" w:rsidRPr="00CE52F3">
              <w:rPr>
                <w:rFonts w:ascii="Arial" w:hAnsi="Arial"/>
              </w:rPr>
              <w:t xml:space="preserve">en </w:t>
            </w:r>
            <w:r w:rsidRPr="00CE52F3">
              <w:rPr>
                <w:rFonts w:ascii="Arial" w:hAnsi="Arial"/>
              </w:rPr>
              <w:t xml:space="preserve">Niet </w:t>
            </w:r>
            <w:proofErr w:type="spellStart"/>
            <w:r w:rsidRPr="00CE52F3">
              <w:rPr>
                <w:rFonts w:ascii="Arial" w:hAnsi="Arial"/>
              </w:rPr>
              <w:t>Inf.Serologie</w:t>
            </w:r>
            <w:proofErr w:type="spellEnd"/>
          </w:p>
        </w:tc>
        <w:tc>
          <w:tcPr>
            <w:tcW w:w="1276" w:type="dxa"/>
          </w:tcPr>
          <w:p w:rsidR="00BE0DB7" w:rsidRPr="00CE52F3" w:rsidRDefault="00EB1379" w:rsidP="00457DE6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4</w:t>
            </w:r>
            <w:r w:rsidR="00B54209">
              <w:rPr>
                <w:rFonts w:ascii="Arial" w:hAnsi="Arial"/>
              </w:rPr>
              <w:t>1</w:t>
            </w:r>
            <w:r w:rsidR="00BE0DB7" w:rsidRPr="00CE52F3">
              <w:rPr>
                <w:rFonts w:ascii="Arial" w:hAnsi="Arial"/>
              </w:rPr>
              <w:t xml:space="preserve"> tot </w:t>
            </w:r>
            <w:r w:rsidR="00457DE6">
              <w:rPr>
                <w:rFonts w:ascii="Arial" w:hAnsi="Arial"/>
              </w:rPr>
              <w:t>50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604086">
            <w:pPr>
              <w:spacing w:line="240" w:lineRule="atLeast"/>
              <w:ind w:left="34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Cumulregels</w:t>
            </w:r>
          </w:p>
        </w:tc>
        <w:tc>
          <w:tcPr>
            <w:tcW w:w="1276" w:type="dxa"/>
          </w:tcPr>
          <w:p w:rsidR="00BE0DB7" w:rsidRPr="00CE52F3" w:rsidRDefault="00457DE6" w:rsidP="00457DE6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50</w:t>
            </w:r>
            <w:r w:rsidR="00BE0DB7" w:rsidRPr="00CE52F3">
              <w:rPr>
                <w:rFonts w:ascii="Arial" w:hAnsi="Arial"/>
              </w:rPr>
              <w:t xml:space="preserve"> tot 6</w:t>
            </w:r>
            <w:r>
              <w:rPr>
                <w:rFonts w:ascii="Arial" w:hAnsi="Arial"/>
              </w:rPr>
              <w:t>4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604086">
            <w:pPr>
              <w:spacing w:line="240" w:lineRule="atLeast"/>
              <w:ind w:left="34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Diagnoseregels</w:t>
            </w:r>
          </w:p>
        </w:tc>
        <w:tc>
          <w:tcPr>
            <w:tcW w:w="1276" w:type="dxa"/>
          </w:tcPr>
          <w:p w:rsidR="00BE0DB7" w:rsidRPr="00CE52F3" w:rsidRDefault="00BE0DB7" w:rsidP="00457DE6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6</w:t>
            </w:r>
            <w:r w:rsidR="00457DE6">
              <w:rPr>
                <w:rFonts w:ascii="Arial" w:hAnsi="Arial"/>
              </w:rPr>
              <w:t>4</w:t>
            </w:r>
            <w:r w:rsidRPr="00CE52F3">
              <w:rPr>
                <w:rFonts w:ascii="Arial" w:hAnsi="Arial"/>
              </w:rPr>
              <w:t xml:space="preserve"> tot </w:t>
            </w:r>
            <w:r w:rsidR="00EB1379" w:rsidRPr="00CE52F3">
              <w:rPr>
                <w:rFonts w:ascii="Arial" w:hAnsi="Arial"/>
              </w:rPr>
              <w:t>7</w:t>
            </w:r>
            <w:r w:rsidR="00457DE6">
              <w:rPr>
                <w:rFonts w:ascii="Arial" w:hAnsi="Arial"/>
              </w:rPr>
              <w:t>6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3055D">
            <w:pPr>
              <w:tabs>
                <w:tab w:val="left" w:pos="459"/>
              </w:tabs>
              <w:spacing w:line="240" w:lineRule="atLeast"/>
              <w:ind w:left="459" w:hanging="425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§ 2</w:t>
            </w:r>
            <w:r w:rsidR="00A60E4B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>Forfaitaire honoraria voor verstrekkingen inzake klinische biologie opgenomen in artikelen 3, § 1, 18, §2, B, e) en 24, §1 en verricht voor in ziekenhuis  opgenomen patiënten</w:t>
            </w:r>
          </w:p>
        </w:tc>
        <w:tc>
          <w:tcPr>
            <w:tcW w:w="1276" w:type="dxa"/>
          </w:tcPr>
          <w:p w:rsidR="00BE0DB7" w:rsidRPr="00CE52F3" w:rsidRDefault="00EB1379" w:rsidP="00457DE6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7</w:t>
            </w:r>
            <w:r w:rsidR="00457DE6">
              <w:rPr>
                <w:rFonts w:ascii="Arial" w:hAnsi="Arial"/>
              </w:rPr>
              <w:t>6</w:t>
            </w:r>
            <w:r w:rsidR="00BE0DB7" w:rsidRPr="00CE52F3">
              <w:rPr>
                <w:rFonts w:ascii="Arial" w:hAnsi="Arial"/>
              </w:rPr>
              <w:t xml:space="preserve"> tot </w:t>
            </w:r>
            <w:r w:rsidR="00457DE6">
              <w:rPr>
                <w:rFonts w:ascii="Arial" w:hAnsi="Arial"/>
              </w:rPr>
              <w:t>80</w:t>
            </w: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BE0DB7" w:rsidP="00852A03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§§ 3 tot 1</w:t>
            </w:r>
            <w:r w:rsidR="00852A03" w:rsidRPr="00CE52F3">
              <w:rPr>
                <w:rFonts w:ascii="Arial" w:hAnsi="Arial"/>
              </w:rPr>
              <w:t>2</w:t>
            </w:r>
            <w:r w:rsidRPr="00CE52F3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6" w:type="dxa"/>
          </w:tcPr>
          <w:p w:rsidR="00BE0DB7" w:rsidRPr="00CE52F3" w:rsidRDefault="00457DE6" w:rsidP="00457DE6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80</w:t>
            </w:r>
            <w:r w:rsidR="00BE0DB7" w:rsidRPr="00CE52F3">
              <w:rPr>
                <w:rFonts w:ascii="Arial" w:hAnsi="Arial"/>
              </w:rPr>
              <w:t xml:space="preserve"> tot </w:t>
            </w:r>
            <w:r w:rsidR="00D93B1C" w:rsidRPr="00CE52F3">
              <w:rPr>
                <w:rFonts w:ascii="Arial" w:hAnsi="Arial"/>
              </w:rPr>
              <w:t>8</w:t>
            </w:r>
            <w:r>
              <w:rPr>
                <w:rFonts w:ascii="Arial" w:hAnsi="Arial"/>
              </w:rPr>
              <w:t>4</w:t>
            </w:r>
          </w:p>
        </w:tc>
      </w:tr>
      <w:tr w:rsidR="00496943" w:rsidRPr="00CE52F3" w:rsidTr="00D348AE">
        <w:trPr>
          <w:cantSplit/>
        </w:trPr>
        <w:tc>
          <w:tcPr>
            <w:tcW w:w="709" w:type="dxa"/>
          </w:tcPr>
          <w:p w:rsidR="00496943" w:rsidRPr="00CE52F3" w:rsidRDefault="00496943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496943" w:rsidRPr="00CE52F3" w:rsidRDefault="00496943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496943" w:rsidRPr="00CE52F3" w:rsidRDefault="00496943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6975F2" w:rsidRPr="00CE52F3" w:rsidTr="00D348AE">
        <w:trPr>
          <w:cantSplit/>
        </w:trPr>
        <w:tc>
          <w:tcPr>
            <w:tcW w:w="709" w:type="dxa"/>
          </w:tcPr>
          <w:p w:rsidR="006975F2" w:rsidRPr="00CE52F3" w:rsidRDefault="006975F2" w:rsidP="006C18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6975F2" w:rsidRPr="00CE52F3" w:rsidRDefault="006975F2" w:rsidP="00D07621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24bis</w:t>
            </w:r>
          </w:p>
        </w:tc>
        <w:tc>
          <w:tcPr>
            <w:tcW w:w="1276" w:type="dxa"/>
          </w:tcPr>
          <w:p w:rsidR="006975F2" w:rsidRPr="00CE52F3" w:rsidRDefault="006975F2" w:rsidP="006C18CE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RPr="00CE52F3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CE52F3" w:rsidRDefault="00FB478A" w:rsidP="0083055D">
            <w:pPr>
              <w:tabs>
                <w:tab w:val="left" w:pos="459"/>
              </w:tabs>
              <w:spacing w:line="240" w:lineRule="atLeast"/>
              <w:ind w:left="459" w:hanging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§ 1 </w:t>
            </w:r>
            <w:r w:rsidR="0083055D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 xml:space="preserve">Moleculaire Biologische Onderzoeken op genetisch materiaal van micro-organismen </w:t>
            </w:r>
          </w:p>
        </w:tc>
        <w:tc>
          <w:tcPr>
            <w:tcW w:w="1276" w:type="dxa"/>
          </w:tcPr>
          <w:p w:rsidR="00BE0DB7" w:rsidRPr="00CE52F3" w:rsidRDefault="00FB478A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1 tot 4</w:t>
            </w:r>
          </w:p>
        </w:tc>
      </w:tr>
      <w:tr w:rsidR="00FB478A" w:rsidRPr="00CE52F3" w:rsidTr="00D348AE">
        <w:trPr>
          <w:cantSplit/>
        </w:trPr>
        <w:tc>
          <w:tcPr>
            <w:tcW w:w="709" w:type="dxa"/>
          </w:tcPr>
          <w:p w:rsidR="00FB478A" w:rsidRPr="00CE52F3" w:rsidRDefault="00FB478A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FB478A" w:rsidRPr="00CE52F3" w:rsidRDefault="00F828D4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§§ 2</w:t>
            </w:r>
            <w:r w:rsidR="00FB478A" w:rsidRPr="00CE52F3">
              <w:rPr>
                <w:rFonts w:ascii="Arial" w:hAnsi="Arial"/>
              </w:rPr>
              <w:t xml:space="preserve"> tot 5 - Toepassingsregelen</w:t>
            </w:r>
          </w:p>
        </w:tc>
        <w:tc>
          <w:tcPr>
            <w:tcW w:w="1276" w:type="dxa"/>
          </w:tcPr>
          <w:p w:rsidR="00FB478A" w:rsidRPr="00CE52F3" w:rsidRDefault="00FB478A">
            <w:pPr>
              <w:spacing w:line="240" w:lineRule="atLeast"/>
              <w:jc w:val="righ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4 en 5</w:t>
            </w:r>
          </w:p>
        </w:tc>
      </w:tr>
    </w:tbl>
    <w:p w:rsidR="00B8394C" w:rsidRDefault="00B8394C"/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6804"/>
        <w:gridCol w:w="1276"/>
      </w:tblGrid>
      <w:tr w:rsidR="00EB182D" w:rsidTr="00D348AE">
        <w:trPr>
          <w:cantSplit/>
        </w:trPr>
        <w:tc>
          <w:tcPr>
            <w:tcW w:w="8080" w:type="dxa"/>
            <w:gridSpan w:val="3"/>
          </w:tcPr>
          <w:p w:rsidR="00EB182D" w:rsidRPr="00CE52F3" w:rsidRDefault="00EB182D" w:rsidP="00A60E4B">
            <w:pPr>
              <w:spacing w:line="240" w:lineRule="atLeast"/>
              <w:ind w:left="1452" w:hanging="1452"/>
              <w:rPr>
                <w:rFonts w:ascii="Arial" w:hAnsi="Arial"/>
                <w:b/>
              </w:rPr>
            </w:pPr>
          </w:p>
        </w:tc>
        <w:tc>
          <w:tcPr>
            <w:tcW w:w="1276" w:type="dxa"/>
          </w:tcPr>
          <w:p w:rsidR="00EB182D" w:rsidRDefault="00EB182D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8080" w:type="dxa"/>
            <w:gridSpan w:val="3"/>
          </w:tcPr>
          <w:p w:rsidR="00BE0DB7" w:rsidRPr="00CE52F3" w:rsidRDefault="006D00E8" w:rsidP="00A60E4B">
            <w:pPr>
              <w:spacing w:line="240" w:lineRule="atLeast"/>
              <w:ind w:left="1452" w:hanging="1452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AFDELING 12.</w:t>
            </w:r>
            <w:r w:rsidR="00A60E4B" w:rsidRPr="00CE52F3">
              <w:rPr>
                <w:rFonts w:ascii="Arial" w:hAnsi="Arial"/>
              </w:rPr>
              <w:t xml:space="preserve"> </w:t>
            </w:r>
            <w:r w:rsidR="00A60E4B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>Toezicht, onderzoeken en permanentie voor rechthebbenden opgenomen in een ziekenhuis en verstrekkingen verleend in de lokalen van een erkende functie voor gespecialiseerde spoedgevallenzorg.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BE0DB7" w:rsidP="00604086">
            <w:pPr>
              <w:spacing w:line="240" w:lineRule="atLeast"/>
              <w:ind w:left="743" w:hanging="743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25</w:t>
            </w:r>
            <w:r w:rsidR="00A60E4B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 xml:space="preserve">§ 1 </w:t>
            </w:r>
            <w:r w:rsidR="00604086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 xml:space="preserve">Honoraria voor toezicht op de in een ziekenhuis opgenomen </w:t>
            </w:r>
            <w:r w:rsidR="00604086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>rechthebbende</w:t>
            </w:r>
          </w:p>
        </w:tc>
        <w:tc>
          <w:tcPr>
            <w:tcW w:w="1276" w:type="dxa"/>
          </w:tcPr>
          <w:p w:rsidR="00BE0DB7" w:rsidRDefault="00BE0DB7" w:rsidP="00696DEF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1</w:t>
            </w:r>
            <w:r w:rsidR="00696DEF">
              <w:rPr>
                <w:rFonts w:ascii="Arial" w:hAnsi="Arial"/>
              </w:rPr>
              <w:t>6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A60E4B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lang w:val="fr-BE"/>
              </w:rPr>
              <w:tab/>
            </w:r>
            <w:r w:rsidR="00BE0DB7" w:rsidRPr="00CE52F3">
              <w:rPr>
                <w:rFonts w:ascii="Arial" w:hAnsi="Arial"/>
              </w:rPr>
              <w:t xml:space="preserve">§ 2 - </w:t>
            </w:r>
            <w:r w:rsidR="00604086"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Toepassingsregelen</w:t>
            </w:r>
          </w:p>
        </w:tc>
        <w:tc>
          <w:tcPr>
            <w:tcW w:w="1276" w:type="dxa"/>
          </w:tcPr>
          <w:p w:rsidR="00BE0DB7" w:rsidRDefault="00BE0DB7" w:rsidP="00696DEF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696DEF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 xml:space="preserve"> tot </w:t>
            </w:r>
            <w:r w:rsidR="00696DEF">
              <w:rPr>
                <w:rFonts w:ascii="Arial" w:hAnsi="Arial"/>
              </w:rPr>
              <w:t>20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A60E4B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 xml:space="preserve">§ 3 </w:t>
            </w:r>
            <w:r w:rsidR="00604086"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Honoraria voor de medische wachtdienst in het ziekenhuis</w:t>
            </w:r>
          </w:p>
        </w:tc>
        <w:tc>
          <w:tcPr>
            <w:tcW w:w="1276" w:type="dxa"/>
          </w:tcPr>
          <w:p w:rsidR="00BE0DB7" w:rsidRDefault="00696DEF" w:rsidP="00962ED6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="00BE0DB7">
              <w:rPr>
                <w:rFonts w:ascii="Arial" w:hAnsi="Arial"/>
              </w:rPr>
              <w:t xml:space="preserve"> </w:t>
            </w:r>
            <w:r w:rsidR="004E4265">
              <w:rPr>
                <w:rFonts w:ascii="Arial" w:hAnsi="Arial"/>
              </w:rPr>
              <w:t>tot</w:t>
            </w:r>
            <w:r w:rsidR="002161B0">
              <w:rPr>
                <w:rFonts w:ascii="Arial" w:hAnsi="Arial"/>
              </w:rPr>
              <w:t xml:space="preserve"> 2</w:t>
            </w:r>
            <w:r w:rsidR="00962ED6">
              <w:rPr>
                <w:rFonts w:ascii="Arial" w:hAnsi="Arial"/>
              </w:rPr>
              <w:t>3</w:t>
            </w:r>
          </w:p>
        </w:tc>
      </w:tr>
      <w:tr w:rsidR="00C828FE" w:rsidRPr="00C828FE" w:rsidTr="00D348AE">
        <w:trPr>
          <w:cantSplit/>
        </w:trPr>
        <w:tc>
          <w:tcPr>
            <w:tcW w:w="709" w:type="dxa"/>
          </w:tcPr>
          <w:p w:rsidR="00C828FE" w:rsidRPr="00CE52F3" w:rsidRDefault="00C828F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C828FE" w:rsidRPr="00CE52F3" w:rsidRDefault="00A60E4B" w:rsidP="00971222">
            <w:pPr>
              <w:tabs>
                <w:tab w:val="left" w:pos="743"/>
              </w:tabs>
              <w:spacing w:line="240" w:lineRule="atLeast"/>
              <w:ind w:left="1452" w:hanging="1452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C828FE" w:rsidRPr="00CE52F3">
              <w:rPr>
                <w:rFonts w:ascii="Arial" w:hAnsi="Arial"/>
              </w:rPr>
              <w:t>§ 3bis</w:t>
            </w:r>
            <w:r w:rsidR="00604086" w:rsidRPr="00CE52F3">
              <w:rPr>
                <w:rFonts w:ascii="Arial" w:hAnsi="Arial"/>
              </w:rPr>
              <w:tab/>
            </w:r>
            <w:r w:rsidR="00C828FE" w:rsidRPr="00CE52F3">
              <w:rPr>
                <w:rFonts w:ascii="Arial" w:hAnsi="Arial"/>
              </w:rPr>
              <w:t xml:space="preserve">Honorarium voor dringende opvang in een erkende functie voor </w:t>
            </w:r>
            <w:r w:rsidR="00A85364" w:rsidRPr="00CE52F3">
              <w:rPr>
                <w:rFonts w:ascii="Arial" w:hAnsi="Arial"/>
              </w:rPr>
              <w:t xml:space="preserve"> </w:t>
            </w:r>
            <w:r w:rsidR="00C828FE" w:rsidRPr="00CE52F3">
              <w:rPr>
                <w:rFonts w:ascii="Arial" w:hAnsi="Arial"/>
              </w:rPr>
              <w:t>gespecialiseerde spoedgevallenzorg</w:t>
            </w:r>
          </w:p>
        </w:tc>
        <w:tc>
          <w:tcPr>
            <w:tcW w:w="1276" w:type="dxa"/>
          </w:tcPr>
          <w:p w:rsidR="00C828FE" w:rsidRPr="00C828FE" w:rsidRDefault="002161B0" w:rsidP="00FE11D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696DEF">
              <w:rPr>
                <w:rFonts w:ascii="Arial" w:hAnsi="Arial"/>
              </w:rPr>
              <w:t>4</w:t>
            </w:r>
            <w:r w:rsidR="00C828FE">
              <w:rPr>
                <w:rFonts w:ascii="Arial" w:hAnsi="Arial"/>
              </w:rPr>
              <w:t xml:space="preserve"> tot 2</w:t>
            </w:r>
            <w:r w:rsidR="00FE11D9">
              <w:rPr>
                <w:rFonts w:ascii="Arial" w:hAnsi="Arial"/>
              </w:rPr>
              <w:t>9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A60E4B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 xml:space="preserve">§ 4 - </w:t>
            </w:r>
            <w:r w:rsidR="00604086"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Toepassingsregelen</w:t>
            </w:r>
          </w:p>
        </w:tc>
        <w:tc>
          <w:tcPr>
            <w:tcW w:w="1276" w:type="dxa"/>
          </w:tcPr>
          <w:p w:rsidR="00BE0DB7" w:rsidRDefault="00C828FE" w:rsidP="00696DEF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696DEF">
              <w:rPr>
                <w:rFonts w:ascii="Arial" w:hAnsi="Arial"/>
              </w:rPr>
              <w:t>9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8080" w:type="dxa"/>
            <w:gridSpan w:val="3"/>
          </w:tcPr>
          <w:p w:rsidR="00BE0DB7" w:rsidRPr="00CE52F3" w:rsidRDefault="00BE0DB7" w:rsidP="00A60E4B">
            <w:pPr>
              <w:spacing w:line="240" w:lineRule="atLeast"/>
              <w:ind w:left="1452" w:hanging="1452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AFDELING 13.</w:t>
            </w:r>
            <w:r w:rsidR="00A60E4B" w:rsidRPr="00CE52F3">
              <w:rPr>
                <w:rFonts w:ascii="Arial" w:hAnsi="Arial"/>
              </w:rPr>
              <w:t xml:space="preserve"> </w:t>
            </w:r>
            <w:r w:rsidR="00A60E4B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>Bijkomend honorarium voor de 's nachts, tijdens het weekend of op een feestdag verrichte dringende technische verstrekkingen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BE0DB7" w:rsidP="00A60E4B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26</w:t>
            </w:r>
            <w:r w:rsidR="00A60E4B" w:rsidRPr="00CE52F3">
              <w:rPr>
                <w:rFonts w:ascii="Arial" w:hAnsi="Arial"/>
              </w:rPr>
              <w:tab/>
            </w:r>
            <w:r w:rsidR="0083055D" w:rsidRPr="00CE52F3">
              <w:rPr>
                <w:rFonts w:ascii="Arial" w:hAnsi="Arial"/>
              </w:rPr>
              <w:t>§ 1</w:t>
            </w:r>
            <w:r w:rsidR="009E4489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</w:rPr>
              <w:t>Met uitzondering van de in § 8 vermelde verstrekkingen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A60E4B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83055D" w:rsidRPr="00CE52F3">
              <w:rPr>
                <w:rFonts w:ascii="Arial" w:hAnsi="Arial"/>
              </w:rPr>
              <w:t>§ 1bis</w:t>
            </w:r>
            <w:r w:rsidR="009E4489"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Opgeheven door het K.B. 15.6.2005 (in werking 1.7.2005)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A60E4B" w:rsidP="00605838">
            <w:pPr>
              <w:tabs>
                <w:tab w:val="left" w:pos="743"/>
              </w:tabs>
              <w:spacing w:line="240" w:lineRule="atLeast"/>
              <w:ind w:left="1452" w:hanging="1418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83055D" w:rsidRPr="00CE52F3">
              <w:rPr>
                <w:rFonts w:ascii="Arial" w:hAnsi="Arial"/>
              </w:rPr>
              <w:t>§ 1ter</w:t>
            </w:r>
            <w:r w:rsidR="009E4489"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Algemeen geneeskundige met verworven rechten of erkende huisarts tijdens een dringend bezoek, dat tussen 18 en 21u wordt afgelegd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en 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A60E4B" w:rsidP="00FF5498">
            <w:pPr>
              <w:tabs>
                <w:tab w:val="left" w:pos="743"/>
              </w:tabs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lang w:val="fr-BE"/>
              </w:rPr>
              <w:tab/>
            </w:r>
            <w:r w:rsidR="00BE0DB7" w:rsidRPr="00CE52F3">
              <w:rPr>
                <w:rFonts w:ascii="Arial" w:hAnsi="Arial"/>
              </w:rPr>
              <w:t>§§ 2 tot 13 - Toepassingsregelen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tot </w:t>
            </w:r>
            <w:r w:rsidR="003C506C">
              <w:rPr>
                <w:rFonts w:ascii="Arial" w:hAnsi="Arial"/>
              </w:rPr>
              <w:t>7</w:t>
            </w:r>
          </w:p>
        </w:tc>
      </w:tr>
      <w:tr w:rsidR="00C77221" w:rsidTr="00D348AE">
        <w:trPr>
          <w:cantSplit/>
        </w:trPr>
        <w:tc>
          <w:tcPr>
            <w:tcW w:w="709" w:type="dxa"/>
          </w:tcPr>
          <w:p w:rsidR="00C77221" w:rsidRPr="00CE52F3" w:rsidRDefault="00C7722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C77221" w:rsidRPr="00CE52F3" w:rsidRDefault="00C7722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C77221" w:rsidRDefault="00C77221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9356" w:type="dxa"/>
            <w:gridSpan w:val="4"/>
          </w:tcPr>
          <w:p w:rsidR="00BE0DB7" w:rsidRPr="00CE52F3" w:rsidRDefault="00BE0DB7" w:rsidP="00A60E4B">
            <w:pPr>
              <w:tabs>
                <w:tab w:val="left" w:pos="2019"/>
              </w:tabs>
              <w:spacing w:line="240" w:lineRule="atLeast"/>
              <w:ind w:left="2019" w:hanging="2019"/>
              <w:rPr>
                <w:rFonts w:ascii="Arial" w:hAnsi="Arial"/>
                <w:sz w:val="24"/>
              </w:rPr>
            </w:pPr>
            <w:r w:rsidRPr="00CE52F3">
              <w:rPr>
                <w:rFonts w:ascii="Arial" w:hAnsi="Arial"/>
                <w:b/>
                <w:sz w:val="24"/>
              </w:rPr>
              <w:t>HOOFDSTUK VI.</w:t>
            </w:r>
            <w:r w:rsidR="00A60E4B" w:rsidRPr="00CE52F3">
              <w:rPr>
                <w:rFonts w:ascii="Arial" w:hAnsi="Arial"/>
              </w:rPr>
              <w:t xml:space="preserve"> </w:t>
            </w:r>
            <w:r w:rsidR="00A60E4B" w:rsidRPr="00CE52F3">
              <w:rPr>
                <w:rFonts w:ascii="Arial" w:hAnsi="Arial"/>
              </w:rPr>
              <w:tab/>
            </w:r>
            <w:r w:rsidRPr="00CE52F3">
              <w:rPr>
                <w:rFonts w:ascii="Arial" w:hAnsi="Arial"/>
                <w:b/>
                <w:sz w:val="24"/>
              </w:rPr>
              <w:t>BRILLEN EN ANDERE OOGPROTHESEN, HOORTOESTELLEN, BANDEN, ORTHOPEDISCHE TOESTELLEN EN ANDERE PROTHESEN</w:t>
            </w:r>
          </w:p>
        </w:tc>
      </w:tr>
      <w:tr w:rsidR="00A60E4B" w:rsidTr="00D348AE">
        <w:trPr>
          <w:cantSplit/>
        </w:trPr>
        <w:tc>
          <w:tcPr>
            <w:tcW w:w="709" w:type="dxa"/>
          </w:tcPr>
          <w:p w:rsidR="00A60E4B" w:rsidRPr="00CE52F3" w:rsidRDefault="00A60E4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A60E4B" w:rsidRPr="00CE52F3" w:rsidRDefault="00A60E4B" w:rsidP="00A60E4B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  <w:b/>
              </w:rPr>
              <w:t>Art. 27</w:t>
            </w:r>
          </w:p>
        </w:tc>
        <w:tc>
          <w:tcPr>
            <w:tcW w:w="1276" w:type="dxa"/>
          </w:tcPr>
          <w:p w:rsidR="00A60E4B" w:rsidRDefault="00A60E4B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A60E4B" w:rsidTr="00D348AE">
        <w:trPr>
          <w:cantSplit/>
        </w:trPr>
        <w:tc>
          <w:tcPr>
            <w:tcW w:w="709" w:type="dxa"/>
          </w:tcPr>
          <w:p w:rsidR="00A60E4B" w:rsidRPr="00CE52F3" w:rsidRDefault="00A60E4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A60E4B" w:rsidRPr="00CE52F3" w:rsidRDefault="00A60E4B">
            <w:pPr>
              <w:spacing w:line="240" w:lineRule="atLeast"/>
              <w:rPr>
                <w:rFonts w:ascii="Arial" w:hAnsi="Arial"/>
                <w:b/>
              </w:rPr>
            </w:pPr>
          </w:p>
        </w:tc>
        <w:tc>
          <w:tcPr>
            <w:tcW w:w="6804" w:type="dxa"/>
          </w:tcPr>
          <w:p w:rsidR="00A60E4B" w:rsidRPr="00CE52F3" w:rsidRDefault="00A60E4B" w:rsidP="00971222">
            <w:pPr>
              <w:tabs>
                <w:tab w:val="left" w:pos="318"/>
                <w:tab w:val="left" w:pos="743"/>
              </w:tabs>
              <w:spacing w:line="240" w:lineRule="atLeast"/>
              <w:ind w:left="176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§ 1 </w:t>
            </w:r>
            <w:r w:rsidR="009E4489" w:rsidRPr="00CE52F3">
              <w:rPr>
                <w:rFonts w:ascii="Arial" w:hAnsi="Arial"/>
              </w:rPr>
              <w:tab/>
            </w:r>
            <w:r w:rsidR="00971222" w:rsidRPr="00CE52F3">
              <w:rPr>
                <w:rFonts w:ascii="Arial" w:hAnsi="Arial"/>
              </w:rPr>
              <w:t xml:space="preserve">  </w:t>
            </w:r>
            <w:r w:rsidRPr="00312576">
              <w:rPr>
                <w:rFonts w:ascii="Arial" w:hAnsi="Arial"/>
              </w:rPr>
              <w:t>Bandagisten</w:t>
            </w:r>
            <w:r w:rsidR="0062239C" w:rsidRPr="00312576">
              <w:rPr>
                <w:rFonts w:ascii="Arial" w:hAnsi="Arial"/>
              </w:rPr>
              <w:t xml:space="preserve"> (Y)</w:t>
            </w:r>
          </w:p>
        </w:tc>
        <w:tc>
          <w:tcPr>
            <w:tcW w:w="1276" w:type="dxa"/>
          </w:tcPr>
          <w:p w:rsidR="00A60E4B" w:rsidRDefault="00A60E4B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83055D">
            <w:pPr>
              <w:tabs>
                <w:tab w:val="left" w:pos="128"/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- breukbanden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83055D">
            <w:pPr>
              <w:tabs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- buikgordel naar maat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83055D">
            <w:pPr>
              <w:tabs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 xml:space="preserve">- </w:t>
            </w:r>
            <w:proofErr w:type="spellStart"/>
            <w:r w:rsidR="00BE0DB7" w:rsidRPr="00CE52F3">
              <w:rPr>
                <w:rFonts w:ascii="Arial" w:hAnsi="Arial"/>
              </w:rPr>
              <w:t>lumbostaten</w:t>
            </w:r>
            <w:proofErr w:type="spellEnd"/>
            <w:r w:rsidR="00607FF1" w:rsidRPr="00CE52F3">
              <w:rPr>
                <w:rFonts w:ascii="Arial" w:hAnsi="Arial"/>
              </w:rPr>
              <w:t xml:space="preserve"> naar maat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83055D">
            <w:pPr>
              <w:tabs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 xml:space="preserve">- toerusting na </w:t>
            </w:r>
            <w:proofErr w:type="spellStart"/>
            <w:r w:rsidR="00BE0DB7" w:rsidRPr="00CE52F3">
              <w:rPr>
                <w:rFonts w:ascii="Arial" w:hAnsi="Arial"/>
              </w:rPr>
              <w:t>mammectomie</w:t>
            </w:r>
            <w:proofErr w:type="spellEnd"/>
            <w:r w:rsidR="00980EE1" w:rsidRPr="00CE52F3">
              <w:rPr>
                <w:rFonts w:ascii="Arial" w:hAnsi="Arial"/>
              </w:rPr>
              <w:t xml:space="preserve"> of in geval van unilaterale agenesie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 tot 4</w:t>
            </w:r>
          </w:p>
        </w:tc>
      </w:tr>
      <w:tr w:rsidR="00980EE1" w:rsidTr="00D348AE">
        <w:trPr>
          <w:cantSplit/>
        </w:trPr>
        <w:tc>
          <w:tcPr>
            <w:tcW w:w="709" w:type="dxa"/>
          </w:tcPr>
          <w:p w:rsidR="00980EE1" w:rsidRPr="00CE52F3" w:rsidRDefault="00980EE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980EE1" w:rsidRPr="00CE52F3" w:rsidRDefault="00980EE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980EE1" w:rsidRPr="00CE52F3" w:rsidRDefault="009E4489" w:rsidP="0083055D">
            <w:pPr>
              <w:tabs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980EE1" w:rsidRPr="00CE52F3">
              <w:rPr>
                <w:rFonts w:ascii="Arial" w:hAnsi="Arial"/>
              </w:rPr>
              <w:t>- therapeutische elastische beenkousen</w:t>
            </w:r>
          </w:p>
        </w:tc>
        <w:tc>
          <w:tcPr>
            <w:tcW w:w="1276" w:type="dxa"/>
          </w:tcPr>
          <w:p w:rsidR="00980EE1" w:rsidRDefault="00980EE1" w:rsidP="0081342A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4 tot </w:t>
            </w:r>
            <w:r w:rsidR="0081342A">
              <w:rPr>
                <w:rFonts w:ascii="Arial" w:hAnsi="Arial"/>
              </w:rPr>
              <w:t>9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83055D">
            <w:pPr>
              <w:tabs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- orthopedische zolen</w:t>
            </w:r>
          </w:p>
        </w:tc>
        <w:tc>
          <w:tcPr>
            <w:tcW w:w="1276" w:type="dxa"/>
          </w:tcPr>
          <w:p w:rsidR="00BE0DB7" w:rsidRDefault="0081342A" w:rsidP="0081342A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="00980EE1">
              <w:rPr>
                <w:rFonts w:ascii="Arial" w:hAnsi="Arial"/>
              </w:rPr>
              <w:t xml:space="preserve"> en </w:t>
            </w:r>
            <w:r>
              <w:rPr>
                <w:rFonts w:ascii="Arial" w:hAnsi="Arial"/>
              </w:rPr>
              <w:t>10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83055D">
            <w:pPr>
              <w:tabs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- incontinentiemateriaal</w:t>
            </w:r>
          </w:p>
        </w:tc>
        <w:tc>
          <w:tcPr>
            <w:tcW w:w="1276" w:type="dxa"/>
          </w:tcPr>
          <w:p w:rsidR="00BE0DB7" w:rsidRDefault="0081342A" w:rsidP="0081342A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 tot 12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83055D">
            <w:pPr>
              <w:tabs>
                <w:tab w:val="left" w:pos="318"/>
                <w:tab w:val="left" w:pos="743"/>
                <w:tab w:val="left" w:pos="885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- stomamateriaal</w:t>
            </w:r>
          </w:p>
        </w:tc>
        <w:tc>
          <w:tcPr>
            <w:tcW w:w="1276" w:type="dxa"/>
          </w:tcPr>
          <w:p w:rsidR="00BE0DB7" w:rsidRDefault="009A7F72" w:rsidP="008A1BA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81342A">
              <w:rPr>
                <w:rFonts w:ascii="Arial" w:hAnsi="Arial"/>
              </w:rPr>
              <w:t>2</w:t>
            </w:r>
            <w:r w:rsidR="00BE0DB7">
              <w:rPr>
                <w:rFonts w:ascii="Arial" w:hAnsi="Arial"/>
              </w:rPr>
              <w:t xml:space="preserve"> tot </w:t>
            </w:r>
            <w:r w:rsidR="008A1BAB">
              <w:rPr>
                <w:rFonts w:ascii="Arial" w:hAnsi="Arial"/>
              </w:rPr>
              <w:t>20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BE0DB7" w:rsidP="000C74C9">
            <w:pPr>
              <w:spacing w:line="240" w:lineRule="atLeast"/>
              <w:ind w:left="176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 xml:space="preserve">§§ </w:t>
            </w:r>
            <w:r w:rsidR="000C74C9" w:rsidRPr="00CE52F3">
              <w:rPr>
                <w:rFonts w:ascii="Arial" w:hAnsi="Arial"/>
              </w:rPr>
              <w:t>1</w:t>
            </w:r>
            <w:r w:rsidR="000C74C9" w:rsidRPr="00CE52F3">
              <w:rPr>
                <w:rFonts w:ascii="Arial" w:hAnsi="Arial"/>
                <w:i/>
              </w:rPr>
              <w:t>bis</w:t>
            </w:r>
            <w:r w:rsidRPr="00CE52F3">
              <w:rPr>
                <w:rFonts w:ascii="Arial" w:hAnsi="Arial"/>
              </w:rPr>
              <w:t xml:space="preserve"> tot 2</w:t>
            </w:r>
            <w:r w:rsidR="00980EE1" w:rsidRPr="00CE52F3">
              <w:rPr>
                <w:rFonts w:ascii="Arial" w:hAnsi="Arial"/>
              </w:rPr>
              <w:t>5</w:t>
            </w:r>
            <w:r w:rsidRPr="00CE52F3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6" w:type="dxa"/>
          </w:tcPr>
          <w:p w:rsidR="00BE0DB7" w:rsidRDefault="008A1BAB" w:rsidP="008A1BA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="00BE0DB7">
              <w:rPr>
                <w:rFonts w:ascii="Arial" w:hAnsi="Arial"/>
              </w:rPr>
              <w:t xml:space="preserve"> tot </w:t>
            </w:r>
            <w:r w:rsidR="009A7F72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8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BE0DB7" w:rsidP="00BB6CE8">
            <w:pPr>
              <w:spacing w:line="240" w:lineRule="atLeast"/>
              <w:ind w:left="176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  <w:b/>
              </w:rPr>
            </w:pPr>
            <w:r w:rsidRPr="00CE52F3">
              <w:rPr>
                <w:rFonts w:ascii="Arial" w:hAnsi="Arial"/>
                <w:b/>
              </w:rPr>
              <w:t>Art. 28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2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Verstrekkers van implantaten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9E4489" w:rsidP="001F46A1">
            <w:pPr>
              <w:tabs>
                <w:tab w:val="left" w:pos="601"/>
              </w:tabs>
              <w:spacing w:line="240" w:lineRule="atLeast"/>
              <w:ind w:left="176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§ 1</w:t>
            </w:r>
            <w:r w:rsidRPr="00CE52F3">
              <w:rPr>
                <w:rFonts w:ascii="Arial" w:hAnsi="Arial"/>
              </w:rPr>
              <w:tab/>
            </w:r>
            <w:r w:rsidR="00BE0DB7" w:rsidRPr="00CE52F3">
              <w:rPr>
                <w:rFonts w:ascii="Arial" w:hAnsi="Arial"/>
              </w:rPr>
              <w:t>Verstrekkers van implantaten</w:t>
            </w:r>
            <w:r w:rsidR="001F46A1" w:rsidRPr="007917B9">
              <w:rPr>
                <w:rFonts w:ascii="Arial" w:hAnsi="Arial"/>
              </w:rPr>
              <w:t xml:space="preserve">: </w:t>
            </w:r>
            <w:r w:rsidR="00CE52F3" w:rsidRPr="007917B9">
              <w:rPr>
                <w:rFonts w:ascii="Arial" w:hAnsi="Arial"/>
              </w:rPr>
              <w:t>G</w:t>
            </w:r>
            <w:r w:rsidR="001F46A1" w:rsidRPr="007917B9">
              <w:rPr>
                <w:rFonts w:ascii="Arial" w:hAnsi="Arial"/>
              </w:rPr>
              <w:t>eschrapt</w:t>
            </w:r>
          </w:p>
        </w:tc>
        <w:tc>
          <w:tcPr>
            <w:tcW w:w="1276" w:type="dxa"/>
          </w:tcPr>
          <w:p w:rsidR="00BE0DB7" w:rsidRDefault="00C56D8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5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09"/>
              <w:gridCol w:w="567"/>
              <w:gridCol w:w="6804"/>
              <w:gridCol w:w="1276"/>
            </w:tblGrid>
            <w:tr w:rsidR="00111C5B" w:rsidRPr="00CE52F3" w:rsidTr="00111C5B">
              <w:trPr>
                <w:cantSplit/>
              </w:trPr>
              <w:tc>
                <w:tcPr>
                  <w:tcW w:w="709" w:type="dxa"/>
                </w:tcPr>
                <w:p w:rsidR="00111C5B" w:rsidRPr="00CE52F3" w:rsidRDefault="00111C5B" w:rsidP="00111C5B">
                  <w:pPr>
                    <w:spacing w:line="240" w:lineRule="atLeast"/>
                    <w:rPr>
                      <w:rFonts w:ascii="Arial" w:hAnsi="Arial"/>
                    </w:rPr>
                  </w:pPr>
                </w:p>
              </w:tc>
              <w:tc>
                <w:tcPr>
                  <w:tcW w:w="567" w:type="dxa"/>
                </w:tcPr>
                <w:p w:rsidR="00111C5B" w:rsidRPr="00CE52F3" w:rsidRDefault="00111C5B" w:rsidP="00111C5B">
                  <w:pPr>
                    <w:spacing w:line="240" w:lineRule="atLeast"/>
                    <w:rPr>
                      <w:rFonts w:ascii="Arial" w:hAnsi="Arial"/>
                    </w:rPr>
                  </w:pPr>
                </w:p>
              </w:tc>
              <w:tc>
                <w:tcPr>
                  <w:tcW w:w="6804" w:type="dxa"/>
                </w:tcPr>
                <w:p w:rsidR="00111C5B" w:rsidRPr="00CE52F3" w:rsidRDefault="00111C5B" w:rsidP="00111C5B">
                  <w:pPr>
                    <w:tabs>
                      <w:tab w:val="left" w:pos="601"/>
                      <w:tab w:val="left" w:pos="885"/>
                    </w:tabs>
                    <w:spacing w:line="240" w:lineRule="atLeast"/>
                    <w:ind w:left="601"/>
                    <w:rPr>
                      <w:rFonts w:ascii="Arial" w:hAnsi="Arial"/>
                    </w:rPr>
                  </w:pPr>
                </w:p>
              </w:tc>
              <w:tc>
                <w:tcPr>
                  <w:tcW w:w="1276" w:type="dxa"/>
                </w:tcPr>
                <w:p w:rsidR="00111C5B" w:rsidRPr="00CE52F3" w:rsidRDefault="00111C5B" w:rsidP="00111C5B">
                  <w:pPr>
                    <w:spacing w:line="240" w:lineRule="atLeast"/>
                    <w:jc w:val="right"/>
                    <w:rPr>
                      <w:rFonts w:ascii="Arial" w:hAnsi="Arial"/>
                    </w:rPr>
                  </w:pPr>
                </w:p>
              </w:tc>
            </w:tr>
          </w:tbl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Pr="00CE52F3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</w:tcPr>
          <w:p w:rsidR="00BE0DB7" w:rsidRPr="00CE52F3" w:rsidRDefault="00BE0DB7" w:rsidP="001F46A1">
            <w:pPr>
              <w:spacing w:line="240" w:lineRule="atLeast"/>
              <w:ind w:left="176"/>
              <w:rPr>
                <w:rFonts w:ascii="Arial" w:hAnsi="Arial"/>
              </w:rPr>
            </w:pPr>
            <w:r w:rsidRPr="00CE52F3">
              <w:rPr>
                <w:rFonts w:ascii="Arial" w:hAnsi="Arial"/>
              </w:rPr>
              <w:t>§§ 2 tot 7 - Toepassingsregelen</w:t>
            </w:r>
            <w:r w:rsidR="001F46A1" w:rsidRPr="007917B9">
              <w:rPr>
                <w:rFonts w:ascii="Arial" w:hAnsi="Arial"/>
              </w:rPr>
              <w:t xml:space="preserve">: </w:t>
            </w:r>
            <w:r w:rsidR="00CE52F3" w:rsidRPr="007917B9">
              <w:rPr>
                <w:rFonts w:ascii="Arial" w:hAnsi="Arial"/>
              </w:rPr>
              <w:t>G</w:t>
            </w:r>
            <w:r w:rsidR="001F46A1" w:rsidRPr="007917B9">
              <w:rPr>
                <w:rFonts w:ascii="Arial" w:hAnsi="Arial"/>
              </w:rPr>
              <w:t>eschrapt</w:t>
            </w:r>
          </w:p>
        </w:tc>
        <w:tc>
          <w:tcPr>
            <w:tcW w:w="1276" w:type="dxa"/>
          </w:tcPr>
          <w:p w:rsidR="00BE0DB7" w:rsidRDefault="00864DB0" w:rsidP="00593F4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6F58CB">
              <w:rPr>
                <w:rFonts w:ascii="Arial" w:hAnsi="Arial"/>
              </w:rPr>
              <w:t xml:space="preserve"> </w:t>
            </w:r>
            <w:r w:rsidR="00593F49">
              <w:rPr>
                <w:rFonts w:ascii="Arial" w:hAnsi="Arial"/>
              </w:rPr>
              <w:t>en</w:t>
            </w:r>
            <w:r w:rsidR="00BE0DB7">
              <w:rPr>
                <w:rFonts w:ascii="Arial" w:hAnsi="Arial"/>
              </w:rPr>
              <w:t xml:space="preserve"> </w:t>
            </w:r>
            <w:r w:rsidR="00593F49">
              <w:rPr>
                <w:rFonts w:ascii="Arial" w:hAnsi="Arial"/>
              </w:rPr>
              <w:t>6</w:t>
            </w:r>
          </w:p>
        </w:tc>
      </w:tr>
    </w:tbl>
    <w:p w:rsidR="00111C5B" w:rsidRDefault="00111C5B" w:rsidP="00111C5B">
      <w:pPr>
        <w:spacing w:line="240" w:lineRule="atLeast"/>
        <w:rPr>
          <w:rFonts w:ascii="Arial" w:hAnsi="Arial"/>
        </w:rPr>
        <w:sectPr w:rsidR="00111C5B" w:rsidSect="007E7E2D">
          <w:pgSz w:w="11906" w:h="16838"/>
          <w:pgMar w:top="993" w:right="992" w:bottom="1135" w:left="1134" w:header="568" w:footer="593" w:gutter="0"/>
          <w:cols w:space="720"/>
          <w:docGrid w:linePitch="272"/>
        </w:sect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709"/>
        <w:gridCol w:w="6095"/>
        <w:gridCol w:w="1276"/>
      </w:tblGrid>
      <w:tr w:rsidR="00111C5B" w:rsidTr="00D348AE">
        <w:trPr>
          <w:cantSplit/>
        </w:trPr>
        <w:tc>
          <w:tcPr>
            <w:tcW w:w="709" w:type="dxa"/>
          </w:tcPr>
          <w:p w:rsidR="00111C5B" w:rsidRDefault="00111C5B" w:rsidP="00111C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111C5B" w:rsidRDefault="00111C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111C5B" w:rsidRDefault="00111C5B" w:rsidP="00BB6CE8">
            <w:pPr>
              <w:spacing w:line="240" w:lineRule="atLeast"/>
              <w:ind w:left="176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111C5B" w:rsidRDefault="00111C5B" w:rsidP="00593F49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Pr="000F32F7" w:rsidRDefault="00BE0DB7">
            <w:pPr>
              <w:spacing w:line="240" w:lineRule="atLeast"/>
              <w:rPr>
                <w:rFonts w:ascii="Arial" w:hAnsi="Arial"/>
              </w:rPr>
            </w:pPr>
            <w:r w:rsidRPr="000F32F7">
              <w:rPr>
                <w:rFonts w:ascii="Arial" w:hAnsi="Arial"/>
              </w:rPr>
              <w:t>Bandagisten : mobiliteitshulpmiddelen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83055D">
            <w:pPr>
              <w:tabs>
                <w:tab w:val="left" w:pos="459"/>
                <w:tab w:val="left" w:pos="743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§ 8,</w:t>
            </w:r>
            <w:r w:rsidR="00BB6CE8" w:rsidRPr="00BB6CE8">
              <w:rPr>
                <w:rFonts w:ascii="Arial" w:hAnsi="Arial"/>
              </w:rPr>
              <w:t xml:space="preserve"> </w:t>
            </w:r>
            <w:r w:rsidR="00BB6CE8" w:rsidRPr="00BB6CE8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I </w:t>
            </w:r>
            <w:r w:rsidR="0083055D" w:rsidRPr="00BB6CE8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Algemene bepalingen, aannemings- en vergoedingscriteria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1</w:t>
            </w:r>
            <w:r w:rsidR="00CB4C63">
              <w:rPr>
                <w:rFonts w:ascii="Arial" w:hAnsi="Arial"/>
              </w:rPr>
              <w:t>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8394C" w:rsidP="0083055D">
            <w:pPr>
              <w:tabs>
                <w:tab w:val="left" w:pos="459"/>
              </w:tabs>
              <w:spacing w:line="240" w:lineRule="atLeast"/>
              <w:ind w:left="743" w:hanging="709"/>
              <w:rPr>
                <w:rFonts w:ascii="Arial" w:hAnsi="Arial"/>
              </w:rPr>
            </w:pPr>
            <w:r w:rsidRPr="00BB6CE8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 xml:space="preserve">II </w:t>
            </w:r>
            <w:r w:rsidR="0083055D" w:rsidRPr="00BB6CE8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 xml:space="preserve">Verstrekkingen inzake mobiliteitshulpmiddelen en hun </w:t>
            </w:r>
            <w:r w:rsidR="00BE0DB7">
              <w:rPr>
                <w:rFonts w:ascii="Arial" w:hAnsi="Arial"/>
              </w:rPr>
              <w:br/>
              <w:t>aanpassingen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BE0DB7" w:rsidP="00DA72D2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1° Doelgroep rechthebbenden vanaf de 18de verjaardag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EB7E0F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HOOFDGROEP 1 : Manuele rolstoelen</w:t>
            </w:r>
          </w:p>
        </w:tc>
        <w:tc>
          <w:tcPr>
            <w:tcW w:w="1276" w:type="dxa"/>
          </w:tcPr>
          <w:p w:rsidR="00BE0DB7" w:rsidRDefault="00BE0DB7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42019B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 tot </w:t>
            </w:r>
            <w:r w:rsidR="0042019B">
              <w:rPr>
                <w:rFonts w:ascii="Arial" w:hAnsi="Arial"/>
              </w:rPr>
              <w:t>32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BE0DB7">
              <w:rPr>
                <w:rFonts w:ascii="Arial" w:hAnsi="Arial"/>
              </w:rPr>
              <w:t>HOOFDGROEP 2 : Elektronische rolstoelen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32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52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BE0DB7">
              <w:rPr>
                <w:rFonts w:ascii="Arial" w:hAnsi="Arial"/>
              </w:rPr>
              <w:t>HOOFDGROEP 3 : Elektronische scooters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52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60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BE0DB7" w:rsidP="00E51951">
            <w:pPr>
              <w:tabs>
                <w:tab w:val="left" w:pos="459"/>
                <w:tab w:val="left" w:pos="743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2° Doelgroep rechthebbenden tot de 18de verjaardag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EB7E0F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HOOFDGROEP 4 : Manuele kinderrolstoelen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61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74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BE0DB7">
              <w:rPr>
                <w:rFonts w:ascii="Arial" w:hAnsi="Arial"/>
              </w:rPr>
              <w:t>HOOFDGROEP 5 : Elektronische kinderrolstoelen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74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8</w:t>
            </w:r>
            <w:r w:rsidR="006E6C7F">
              <w:rPr>
                <w:rFonts w:ascii="Arial" w:hAnsi="Arial"/>
              </w:rPr>
              <w:t>7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BE0DB7" w:rsidP="00E51951">
            <w:pPr>
              <w:tabs>
                <w:tab w:val="left" w:pos="743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3° Doelgroep rechthebbenden bedoeld onder 1° en 2°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 w:rsidRPr="00EB7E0F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 xml:space="preserve">HOOFDGROEP 6 : </w:t>
            </w:r>
            <w:proofErr w:type="spellStart"/>
            <w:r w:rsidR="00BE0DB7">
              <w:rPr>
                <w:rFonts w:ascii="Arial" w:hAnsi="Arial"/>
              </w:rPr>
              <w:t>Stasystemen</w:t>
            </w:r>
            <w:proofErr w:type="spellEnd"/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87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90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BE0DB7">
              <w:rPr>
                <w:rFonts w:ascii="Arial" w:hAnsi="Arial"/>
              </w:rPr>
              <w:t>HOOFDGROEP 7 : Orthopedische driewielfietsen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90</w:t>
            </w:r>
            <w:r w:rsidR="00BE0DB7">
              <w:rPr>
                <w:rFonts w:ascii="Arial" w:hAnsi="Arial"/>
              </w:rPr>
              <w:t xml:space="preserve"> </w:t>
            </w:r>
            <w:r w:rsidR="005C1781">
              <w:rPr>
                <w:rFonts w:ascii="Arial" w:hAnsi="Arial"/>
              </w:rPr>
              <w:t>tot</w:t>
            </w:r>
            <w:r w:rsidR="00BE0DB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92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BE0DB7">
              <w:rPr>
                <w:rFonts w:ascii="Arial" w:hAnsi="Arial"/>
              </w:rPr>
              <w:t>HOOFDGROEP 8 : Loophulpmiddelen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92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94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BE0DB7" w:rsidP="007E29DE">
            <w:pPr>
              <w:tabs>
                <w:tab w:val="left" w:pos="743"/>
              </w:tabs>
              <w:ind w:left="601" w:hanging="601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4° Doelgroep rechthebbenden bedoeld onder 1° en </w:t>
            </w:r>
            <w:r w:rsidR="00FD3580">
              <w:rPr>
                <w:rFonts w:ascii="Arial" w:hAnsi="Arial"/>
              </w:rPr>
              <w:t xml:space="preserve">2° waarvoor een </w:t>
            </w:r>
            <w:r>
              <w:rPr>
                <w:rFonts w:ascii="Arial" w:hAnsi="Arial"/>
              </w:rPr>
              <w:t>bijzondere zitaanpassing vereist is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D9437F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</w:rPr>
            </w:pPr>
            <w:r w:rsidRPr="00B8394C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HOOFDGROEP 9 : Zitkussen ter preventie van doorzitwonden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94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98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7E29DE">
            <w:pPr>
              <w:tabs>
                <w:tab w:val="left" w:pos="601"/>
              </w:tabs>
              <w:spacing w:line="240" w:lineRule="atLeast"/>
              <w:ind w:left="601" w:hanging="601"/>
              <w:rPr>
                <w:rFonts w:ascii="Arial" w:hAnsi="Arial"/>
              </w:rPr>
            </w:pPr>
            <w:r w:rsidRPr="00EB7E0F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HOOFDGROEP 10 : Modulair aanpasbaar systeem te</w:t>
            </w:r>
            <w:r w:rsidR="00FD3580">
              <w:rPr>
                <w:rFonts w:ascii="Arial" w:hAnsi="Arial"/>
              </w:rPr>
              <w:t xml:space="preserve">r </w:t>
            </w:r>
            <w:r w:rsidR="00BE0DB7">
              <w:rPr>
                <w:rFonts w:ascii="Arial" w:hAnsi="Arial"/>
              </w:rPr>
              <w:t>ondersteuning van de zithouding</w:t>
            </w:r>
          </w:p>
        </w:tc>
        <w:tc>
          <w:tcPr>
            <w:tcW w:w="1276" w:type="dxa"/>
          </w:tcPr>
          <w:p w:rsidR="00BE0DB7" w:rsidRDefault="0042019B" w:rsidP="002B24A9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99</w:t>
            </w:r>
            <w:r w:rsidR="00BE0DB7">
              <w:rPr>
                <w:rFonts w:ascii="Arial" w:hAnsi="Arial"/>
              </w:rPr>
              <w:t xml:space="preserve"> </w:t>
            </w:r>
            <w:r w:rsidR="002B24A9">
              <w:rPr>
                <w:rFonts w:ascii="Arial" w:hAnsi="Arial"/>
              </w:rPr>
              <w:t>tot</w:t>
            </w:r>
            <w:r w:rsidR="00BE0DB7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105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095" w:type="dxa"/>
          </w:tcPr>
          <w:p w:rsidR="00BE0DB7" w:rsidRDefault="00477668" w:rsidP="00CE52F3">
            <w:pPr>
              <w:tabs>
                <w:tab w:val="left" w:pos="601"/>
              </w:tabs>
              <w:spacing w:line="240" w:lineRule="atLeast"/>
              <w:ind w:left="601" w:hanging="567"/>
              <w:jc w:val="both"/>
              <w:rPr>
                <w:rFonts w:ascii="Arial" w:hAnsi="Arial"/>
              </w:rPr>
            </w:pPr>
            <w:r w:rsidRPr="007E29DE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HOOFDGROEP 11 : Onderstel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105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108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477668" w:rsidP="00561884">
            <w:pPr>
              <w:tabs>
                <w:tab w:val="left" w:pos="459"/>
              </w:tabs>
              <w:spacing w:line="240" w:lineRule="atLeast"/>
              <w:ind w:left="743" w:hanging="709"/>
              <w:rPr>
                <w:rFonts w:ascii="Arial" w:hAnsi="Arial"/>
              </w:rPr>
            </w:pPr>
            <w:r w:rsidRPr="00EB7E0F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 xml:space="preserve">III </w:t>
            </w:r>
            <w:r w:rsidR="0083055D" w:rsidRPr="00BB6CE8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Specificaties van de aanpassingen bij de mobilite</w:t>
            </w:r>
            <w:r w:rsidR="00FD3580">
              <w:rPr>
                <w:rFonts w:ascii="Arial" w:hAnsi="Arial"/>
              </w:rPr>
              <w:t xml:space="preserve">itshulpmiddelen </w:t>
            </w:r>
            <w:r w:rsidR="00BE0DB7">
              <w:rPr>
                <w:rFonts w:ascii="Arial" w:hAnsi="Arial"/>
              </w:rPr>
              <w:t>voorzien in deel II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108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122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477668" w:rsidP="00561884">
            <w:pPr>
              <w:tabs>
                <w:tab w:val="left" w:pos="459"/>
              </w:tabs>
              <w:ind w:left="743" w:hanging="851"/>
              <w:rPr>
                <w:rFonts w:ascii="Arial" w:hAnsi="Arial"/>
              </w:rPr>
            </w:pPr>
            <w:r w:rsidRPr="00EB7E0F">
              <w:rPr>
                <w:rFonts w:ascii="Arial" w:hAnsi="Arial"/>
              </w:rPr>
              <w:tab/>
            </w:r>
            <w:r w:rsidR="000C1C6B">
              <w:rPr>
                <w:rFonts w:ascii="Arial" w:hAnsi="Arial"/>
              </w:rPr>
              <w:t xml:space="preserve">IV </w:t>
            </w:r>
            <w:r w:rsidR="0083055D" w:rsidRPr="00BB6CE8">
              <w:rPr>
                <w:rFonts w:ascii="Arial" w:hAnsi="Arial"/>
              </w:rPr>
              <w:tab/>
            </w:r>
            <w:r w:rsidR="000C1C6B" w:rsidRPr="000C1C6B">
              <w:rPr>
                <w:rFonts w:ascii="Arial" w:hAnsi="Arial"/>
              </w:rPr>
              <w:t xml:space="preserve">Maandelijks huurforfait voor de verhuur van een </w:t>
            </w:r>
            <w:r w:rsidR="00FD3580">
              <w:rPr>
                <w:rFonts w:ascii="Arial" w:hAnsi="Arial"/>
              </w:rPr>
              <w:br/>
            </w:r>
            <w:r w:rsidR="000C1C6B" w:rsidRPr="000C1C6B">
              <w:rPr>
                <w:rFonts w:ascii="Arial" w:hAnsi="Arial"/>
              </w:rPr>
              <w:t>mobiliteitshulpmiddel aan rechthebbenden opgenomen in een</w:t>
            </w:r>
            <w:r w:rsidR="00FD3580">
              <w:rPr>
                <w:rFonts w:ascii="Arial" w:hAnsi="Arial"/>
              </w:rPr>
              <w:t xml:space="preserve"> </w:t>
            </w:r>
            <w:r w:rsidR="00FD3580">
              <w:rPr>
                <w:rFonts w:ascii="Arial" w:hAnsi="Arial"/>
              </w:rPr>
              <w:br/>
            </w:r>
            <w:r w:rsidR="000C1C6B" w:rsidRPr="000C1C6B">
              <w:rPr>
                <w:rFonts w:ascii="Arial" w:hAnsi="Arial"/>
              </w:rPr>
              <w:t>rustoord voor bejaarden of een rust- en verzorgingstehuis.</w:t>
            </w:r>
          </w:p>
        </w:tc>
        <w:tc>
          <w:tcPr>
            <w:tcW w:w="1276" w:type="dxa"/>
          </w:tcPr>
          <w:p w:rsidR="00BE0DB7" w:rsidRDefault="0042019B" w:rsidP="0042019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122</w:t>
            </w:r>
            <w:r w:rsidR="001D1499">
              <w:rPr>
                <w:rFonts w:ascii="Arial" w:hAnsi="Arial"/>
              </w:rPr>
              <w:t xml:space="preserve"> tot </w:t>
            </w:r>
            <w:r w:rsidR="005C1781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3</w:t>
            </w:r>
            <w:r w:rsidR="006E6C7F">
              <w:rPr>
                <w:rFonts w:ascii="Arial" w:hAnsi="Arial"/>
              </w:rPr>
              <w:t>1</w:t>
            </w:r>
          </w:p>
        </w:tc>
      </w:tr>
      <w:tr w:rsidR="00492CFA" w:rsidTr="00D348AE">
        <w:trPr>
          <w:cantSplit/>
        </w:trPr>
        <w:tc>
          <w:tcPr>
            <w:tcW w:w="709" w:type="dxa"/>
          </w:tcPr>
          <w:p w:rsidR="00492CFA" w:rsidRDefault="00492CFA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492CFA" w:rsidRDefault="00492CFA" w:rsidP="00E81421">
            <w:pPr>
              <w:tabs>
                <w:tab w:val="left" w:pos="725"/>
              </w:tabs>
              <w:spacing w:line="240" w:lineRule="atLeast"/>
              <w:ind w:left="1026" w:hanging="1026"/>
              <w:rPr>
                <w:rFonts w:ascii="Arial" w:hAnsi="Arial"/>
                <w:b/>
              </w:rPr>
            </w:pPr>
          </w:p>
        </w:tc>
        <w:tc>
          <w:tcPr>
            <w:tcW w:w="1276" w:type="dxa"/>
          </w:tcPr>
          <w:p w:rsidR="00492CFA" w:rsidRDefault="00492CFA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Default="00BE0DB7" w:rsidP="00312576">
            <w:pPr>
              <w:tabs>
                <w:tab w:val="left" w:pos="725"/>
                <w:tab w:val="left" w:pos="1026"/>
              </w:tabs>
              <w:spacing w:line="240" w:lineRule="atLeast"/>
              <w:ind w:left="1026" w:hanging="1026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29</w:t>
            </w:r>
            <w:r w:rsidR="00E81421" w:rsidRPr="00E81421">
              <w:rPr>
                <w:rFonts w:ascii="Arial" w:hAnsi="Arial"/>
              </w:rPr>
              <w:tab/>
            </w:r>
            <w:r w:rsidR="00971222">
              <w:rPr>
                <w:rFonts w:ascii="Arial" w:hAnsi="Arial"/>
              </w:rPr>
              <w:t>§ 1</w:t>
            </w:r>
            <w:r w:rsidR="00CC072A" w:rsidRPr="007415F4">
              <w:rPr>
                <w:rFonts w:ascii="Arial" w:hAnsi="Arial"/>
              </w:rPr>
              <w:tab/>
            </w:r>
            <w:r w:rsidR="00312576" w:rsidRPr="007917B9">
              <w:rPr>
                <w:rFonts w:ascii="Arial" w:hAnsi="Arial"/>
              </w:rPr>
              <w:t>O</w:t>
            </w:r>
            <w:r w:rsidRPr="007917B9">
              <w:rPr>
                <w:rFonts w:ascii="Arial" w:hAnsi="Arial"/>
              </w:rPr>
              <w:t>rt</w:t>
            </w:r>
            <w:r w:rsidRPr="00312576">
              <w:rPr>
                <w:rFonts w:ascii="Arial" w:hAnsi="Arial"/>
              </w:rPr>
              <w:t>h</w:t>
            </w:r>
            <w:r>
              <w:rPr>
                <w:rFonts w:ascii="Arial" w:hAnsi="Arial"/>
              </w:rPr>
              <w:t xml:space="preserve">opedisten </w:t>
            </w:r>
            <w:r w:rsidR="007E29DE" w:rsidRPr="00D817F0">
              <w:rPr>
                <w:rFonts w:ascii="Arial" w:hAnsi="Arial"/>
              </w:rPr>
              <w:t xml:space="preserve">(T) </w:t>
            </w:r>
            <w:r w:rsidRPr="00D817F0">
              <w:rPr>
                <w:rFonts w:ascii="Arial" w:hAnsi="Arial"/>
              </w:rPr>
              <w:t>(</w:t>
            </w:r>
            <w:r w:rsidRPr="007E29DE">
              <w:rPr>
                <w:rFonts w:ascii="Arial" w:hAnsi="Arial"/>
              </w:rPr>
              <w:t xml:space="preserve">orthopedische toestellen, prothesen en orthopedische </w:t>
            </w:r>
            <w:r>
              <w:rPr>
                <w:rFonts w:ascii="Arial" w:hAnsi="Arial"/>
              </w:rPr>
              <w:t>schoenen)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75593C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A.</w:t>
            </w:r>
            <w:r w:rsidRPr="00312576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Hoofd - hals - romp</w:t>
            </w: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7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B.</w:t>
            </w:r>
            <w:r w:rsidR="0075593C" w:rsidRPr="00312576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Onderste ledematen</w:t>
            </w:r>
          </w:p>
        </w:tc>
        <w:tc>
          <w:tcPr>
            <w:tcW w:w="1276" w:type="dxa"/>
          </w:tcPr>
          <w:p w:rsidR="00BE0DB7" w:rsidRDefault="00BE0DB7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7 tot </w:t>
            </w:r>
            <w:r w:rsidR="004849EB">
              <w:rPr>
                <w:rFonts w:ascii="Arial" w:hAnsi="Arial"/>
              </w:rPr>
              <w:t>20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D9437F">
            <w:pPr>
              <w:tabs>
                <w:tab w:val="left" w:pos="198"/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C.</w:t>
            </w:r>
            <w:r w:rsidR="0075593C" w:rsidRPr="00312576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Bovenste ledematen</w:t>
            </w:r>
          </w:p>
        </w:tc>
        <w:tc>
          <w:tcPr>
            <w:tcW w:w="1276" w:type="dxa"/>
          </w:tcPr>
          <w:p w:rsidR="00BE0DB7" w:rsidRDefault="00BE0DB7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20 tot 2</w:t>
            </w:r>
            <w:r w:rsidR="004849EB">
              <w:rPr>
                <w:rFonts w:ascii="Arial" w:hAnsi="Arial"/>
              </w:rPr>
              <w:t>6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D.</w:t>
            </w:r>
            <w:r w:rsidR="0075593C" w:rsidRPr="00312576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Specifieke orthesen</w:t>
            </w:r>
          </w:p>
        </w:tc>
        <w:tc>
          <w:tcPr>
            <w:tcW w:w="1276" w:type="dxa"/>
          </w:tcPr>
          <w:p w:rsidR="00BE0DB7" w:rsidRDefault="00BE0DB7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="004849EB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 xml:space="preserve"> tot 2</w:t>
            </w:r>
            <w:r w:rsidR="004849EB">
              <w:rPr>
                <w:rFonts w:ascii="Arial" w:hAnsi="Arial"/>
              </w:rPr>
              <w:t>9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E.</w:t>
            </w:r>
            <w:r w:rsidR="0075593C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>Prothese onderste ledematen</w:t>
            </w:r>
          </w:p>
        </w:tc>
        <w:tc>
          <w:tcPr>
            <w:tcW w:w="1276" w:type="dxa"/>
          </w:tcPr>
          <w:p w:rsidR="00BE0DB7" w:rsidRDefault="004849EB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30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40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F.</w:t>
            </w:r>
            <w:r w:rsidR="0075593C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>Prothese bovenste ledematen</w:t>
            </w:r>
          </w:p>
        </w:tc>
        <w:tc>
          <w:tcPr>
            <w:tcW w:w="1276" w:type="dxa"/>
          </w:tcPr>
          <w:p w:rsidR="00BE0DB7" w:rsidRDefault="004849EB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40</w:t>
            </w:r>
            <w:r w:rsidR="00BE0DB7">
              <w:rPr>
                <w:rFonts w:ascii="Arial" w:hAnsi="Arial"/>
              </w:rPr>
              <w:t xml:space="preserve"> tot 4</w:t>
            </w:r>
            <w:r>
              <w:rPr>
                <w:rFonts w:ascii="Arial" w:hAnsi="Arial"/>
              </w:rPr>
              <w:t>4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G</w:t>
            </w:r>
            <w:r w:rsidR="0075593C">
              <w:rPr>
                <w:rFonts w:ascii="Arial" w:hAnsi="Arial"/>
              </w:rPr>
              <w:t>.</w:t>
            </w:r>
            <w:r w:rsidR="0075593C">
              <w:rPr>
                <w:rFonts w:ascii="Arial" w:hAnsi="Arial"/>
                <w:lang w:val="fr-BE"/>
              </w:rPr>
              <w:tab/>
            </w:r>
            <w:r>
              <w:rPr>
                <w:rFonts w:ascii="Arial" w:hAnsi="Arial"/>
              </w:rPr>
              <w:t>Drukkledij</w:t>
            </w:r>
          </w:p>
        </w:tc>
        <w:tc>
          <w:tcPr>
            <w:tcW w:w="1276" w:type="dxa"/>
          </w:tcPr>
          <w:p w:rsidR="00BE0DB7" w:rsidRDefault="00BE0DB7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4849EB">
              <w:rPr>
                <w:rFonts w:ascii="Arial" w:hAnsi="Arial"/>
              </w:rPr>
              <w:t>4</w:t>
            </w:r>
            <w:r w:rsidR="00195A63">
              <w:rPr>
                <w:rFonts w:ascii="Arial" w:hAnsi="Arial"/>
              </w:rPr>
              <w:t xml:space="preserve"> tot 4</w:t>
            </w:r>
            <w:r w:rsidR="004849EB">
              <w:rPr>
                <w:rFonts w:ascii="Arial" w:hAnsi="Arial"/>
              </w:rPr>
              <w:t>8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H</w:t>
            </w:r>
            <w:r w:rsidR="0075593C">
              <w:rPr>
                <w:rFonts w:ascii="Arial" w:hAnsi="Arial"/>
              </w:rPr>
              <w:t>.</w:t>
            </w:r>
            <w:r w:rsidR="0075593C" w:rsidRPr="0075593C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Orthopedische schoen naar maat inclusief voorzieningen</w:t>
            </w:r>
          </w:p>
        </w:tc>
        <w:tc>
          <w:tcPr>
            <w:tcW w:w="1276" w:type="dxa"/>
          </w:tcPr>
          <w:p w:rsidR="00BE0DB7" w:rsidRDefault="00BE0DB7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4849EB">
              <w:rPr>
                <w:rFonts w:ascii="Arial" w:hAnsi="Arial"/>
              </w:rPr>
              <w:t>9</w:t>
            </w:r>
            <w:r w:rsidR="00D61C51">
              <w:rPr>
                <w:rFonts w:ascii="Arial" w:hAnsi="Arial"/>
              </w:rPr>
              <w:t xml:space="preserve"> tot 5</w:t>
            </w:r>
            <w:r w:rsidR="004849EB">
              <w:rPr>
                <w:rFonts w:ascii="Arial" w:hAnsi="Arial"/>
              </w:rPr>
              <w:t>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561884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BE0DB7">
              <w:rPr>
                <w:rFonts w:ascii="Arial" w:hAnsi="Arial"/>
              </w:rPr>
              <w:t>I.</w:t>
            </w:r>
            <w:r w:rsidR="0075593C">
              <w:rPr>
                <w:rFonts w:ascii="Arial" w:hAnsi="Arial"/>
                <w:lang w:val="fr-BE"/>
              </w:rPr>
              <w:tab/>
            </w:r>
            <w:r w:rsidR="00BE0DB7">
              <w:rPr>
                <w:rFonts w:ascii="Arial" w:hAnsi="Arial"/>
              </w:rPr>
              <w:t>Orthopedische zolen</w:t>
            </w:r>
          </w:p>
        </w:tc>
        <w:tc>
          <w:tcPr>
            <w:tcW w:w="1276" w:type="dxa"/>
          </w:tcPr>
          <w:p w:rsidR="00BE0DB7" w:rsidRDefault="004849EB" w:rsidP="004849EB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52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 w:rsidP="00561884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>
              <w:rPr>
                <w:rFonts w:ascii="Arial" w:hAnsi="Arial"/>
              </w:rPr>
              <w:t>J.</w:t>
            </w:r>
            <w:r w:rsidR="0075593C">
              <w:rPr>
                <w:rFonts w:ascii="Arial" w:hAnsi="Arial"/>
                <w:lang w:val="fr-BE"/>
              </w:rPr>
              <w:tab/>
            </w:r>
            <w:proofErr w:type="spellStart"/>
            <w:r>
              <w:rPr>
                <w:rFonts w:ascii="Arial" w:hAnsi="Arial"/>
              </w:rPr>
              <w:t>Myo</w:t>
            </w:r>
            <w:proofErr w:type="spellEnd"/>
            <w:r>
              <w:rPr>
                <w:rFonts w:ascii="Arial" w:hAnsi="Arial"/>
              </w:rPr>
              <w:t>-elektrische prothesen</w:t>
            </w:r>
          </w:p>
        </w:tc>
        <w:tc>
          <w:tcPr>
            <w:tcW w:w="1276" w:type="dxa"/>
          </w:tcPr>
          <w:p w:rsidR="00BE0DB7" w:rsidRDefault="00195A63" w:rsidP="00E174A2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4849EB">
              <w:rPr>
                <w:rFonts w:ascii="Arial" w:hAnsi="Arial"/>
              </w:rPr>
              <w:t>3</w:t>
            </w:r>
            <w:r w:rsidR="00BE0DB7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5</w:t>
            </w:r>
            <w:r w:rsidR="00E174A2">
              <w:rPr>
                <w:rFonts w:ascii="Arial" w:hAnsi="Arial"/>
              </w:rPr>
              <w:t>7</w:t>
            </w:r>
          </w:p>
        </w:tc>
      </w:tr>
      <w:tr w:rsidR="002E0A10" w:rsidTr="00B174D0">
        <w:trPr>
          <w:cantSplit/>
        </w:trPr>
        <w:tc>
          <w:tcPr>
            <w:tcW w:w="709" w:type="dxa"/>
          </w:tcPr>
          <w:p w:rsidR="002E0A10" w:rsidRDefault="002E0A10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2E0A10" w:rsidRDefault="002E0A10" w:rsidP="004B4ED2">
            <w:pPr>
              <w:tabs>
                <w:tab w:val="left" w:pos="743"/>
              </w:tabs>
              <w:spacing w:line="240" w:lineRule="atLeast"/>
              <w:ind w:left="459"/>
              <w:rPr>
                <w:rFonts w:ascii="Arial" w:hAnsi="Arial"/>
              </w:rPr>
            </w:pPr>
            <w:r w:rsidRPr="00EB7E0F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§ 1</w:t>
            </w:r>
            <w:r w:rsidRPr="002E0A10">
              <w:rPr>
                <w:rFonts w:ascii="Arial" w:hAnsi="Arial"/>
                <w:i/>
              </w:rPr>
              <w:t>bis</w:t>
            </w:r>
            <w:r>
              <w:rPr>
                <w:rFonts w:ascii="Arial" w:hAnsi="Arial"/>
                <w:i/>
              </w:rPr>
              <w:t xml:space="preserve"> </w:t>
            </w:r>
            <w:r w:rsidRPr="002E0A10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>lgemene bepalingen van prijs</w:t>
            </w:r>
            <w:r w:rsidR="004B4ED2">
              <w:rPr>
                <w:rFonts w:ascii="Arial" w:hAnsi="Arial"/>
              </w:rPr>
              <w:t>transparantie</w:t>
            </w:r>
          </w:p>
        </w:tc>
        <w:tc>
          <w:tcPr>
            <w:tcW w:w="1276" w:type="dxa"/>
          </w:tcPr>
          <w:p w:rsidR="002E0A10" w:rsidRDefault="002E0A10" w:rsidP="00E174A2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E174A2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 tot 5</w:t>
            </w:r>
            <w:r w:rsidR="00E174A2">
              <w:rPr>
                <w:rFonts w:ascii="Arial" w:hAnsi="Arial"/>
              </w:rPr>
              <w:t>9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E0DB7" w:rsidRDefault="00E81421" w:rsidP="00E81421">
            <w:pPr>
              <w:spacing w:line="240" w:lineRule="atLeast"/>
              <w:rPr>
                <w:rFonts w:ascii="Arial" w:hAnsi="Arial"/>
              </w:rPr>
            </w:pPr>
            <w:r w:rsidRPr="002E0A10">
              <w:rPr>
                <w:rFonts w:ascii="Arial" w:hAnsi="Arial"/>
              </w:rPr>
              <w:tab/>
            </w:r>
            <w:r w:rsidR="00BE0DB7">
              <w:rPr>
                <w:rFonts w:ascii="Arial" w:hAnsi="Arial"/>
              </w:rPr>
              <w:t>§§ 2 tot 25 - Toepassingsregelen</w:t>
            </w:r>
          </w:p>
        </w:tc>
        <w:tc>
          <w:tcPr>
            <w:tcW w:w="1276" w:type="dxa"/>
          </w:tcPr>
          <w:p w:rsidR="00BE0DB7" w:rsidRDefault="00195A63" w:rsidP="00E81B56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A34CEB">
              <w:rPr>
                <w:rFonts w:ascii="Arial" w:hAnsi="Arial"/>
              </w:rPr>
              <w:t>9</w:t>
            </w:r>
            <w:r w:rsidR="00D61C51">
              <w:rPr>
                <w:rFonts w:ascii="Arial" w:hAnsi="Arial"/>
              </w:rPr>
              <w:t xml:space="preserve"> tot </w:t>
            </w:r>
            <w:r w:rsidR="004849EB">
              <w:rPr>
                <w:rFonts w:ascii="Arial" w:hAnsi="Arial"/>
              </w:rPr>
              <w:t>10</w:t>
            </w:r>
            <w:r w:rsidR="00E81B56">
              <w:rPr>
                <w:rFonts w:ascii="Arial" w:hAnsi="Arial"/>
              </w:rPr>
              <w:t>8</w:t>
            </w:r>
          </w:p>
        </w:tc>
      </w:tr>
      <w:tr w:rsidR="00BE0DB7" w:rsidTr="00D348AE">
        <w:trPr>
          <w:cantSplit/>
        </w:trPr>
        <w:tc>
          <w:tcPr>
            <w:tcW w:w="709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BE0DB7" w:rsidRDefault="00BE0DB7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BE0DB7" w:rsidRDefault="00BE0DB7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3F4BCE" w:rsidRPr="002E59BD" w:rsidTr="00D348AE">
        <w:trPr>
          <w:cantSplit/>
        </w:trPr>
        <w:tc>
          <w:tcPr>
            <w:tcW w:w="709" w:type="dxa"/>
          </w:tcPr>
          <w:p w:rsidR="003F4BCE" w:rsidRPr="002E59BD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Pr="002E59BD" w:rsidRDefault="003F4BCE" w:rsidP="00312576">
            <w:pPr>
              <w:tabs>
                <w:tab w:val="left" w:pos="743"/>
              </w:tabs>
              <w:spacing w:line="240" w:lineRule="atLeast"/>
              <w:rPr>
                <w:rFonts w:ascii="Arial" w:hAnsi="Arial"/>
                <w:b/>
              </w:rPr>
            </w:pPr>
            <w:r w:rsidRPr="002E59BD">
              <w:rPr>
                <w:rFonts w:ascii="Arial" w:hAnsi="Arial"/>
                <w:b/>
              </w:rPr>
              <w:t>Art. 30</w:t>
            </w:r>
            <w:r w:rsidR="00E81421" w:rsidRPr="00E81421">
              <w:rPr>
                <w:rFonts w:ascii="Arial" w:hAnsi="Arial"/>
              </w:rPr>
              <w:tab/>
            </w:r>
            <w:r w:rsidR="00312576">
              <w:rPr>
                <w:rFonts w:ascii="Arial" w:hAnsi="Arial"/>
              </w:rPr>
              <w:t>O</w:t>
            </w:r>
            <w:r w:rsidR="002E59BD" w:rsidRPr="002E59BD">
              <w:rPr>
                <w:rFonts w:ascii="Arial" w:hAnsi="Arial" w:cs="Arial"/>
                <w:lang w:eastAsia="nl-BE"/>
              </w:rPr>
              <w:t>pticiens (Z) :</w:t>
            </w:r>
          </w:p>
        </w:tc>
        <w:tc>
          <w:tcPr>
            <w:tcW w:w="1276" w:type="dxa"/>
          </w:tcPr>
          <w:p w:rsidR="003F4BCE" w:rsidRPr="003422F6" w:rsidRDefault="003F4BCE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Default="0075593C" w:rsidP="00561884">
            <w:pPr>
              <w:tabs>
                <w:tab w:val="left" w:pos="743"/>
                <w:tab w:val="left" w:pos="1026"/>
              </w:tabs>
              <w:spacing w:line="240" w:lineRule="atLeast"/>
              <w:ind w:firstLine="743"/>
              <w:rPr>
                <w:rFonts w:ascii="Arial" w:hAnsi="Arial"/>
              </w:rPr>
            </w:pPr>
            <w:r>
              <w:rPr>
                <w:rFonts w:ascii="Arial" w:hAnsi="Arial" w:cs="Arial"/>
                <w:lang w:eastAsia="nl-BE"/>
              </w:rPr>
              <w:t>A.</w:t>
            </w:r>
            <w:r>
              <w:rPr>
                <w:rFonts w:ascii="Arial" w:hAnsi="Arial"/>
                <w:lang w:val="fr-BE"/>
              </w:rPr>
              <w:tab/>
            </w:r>
            <w:r w:rsidR="003F4BCE" w:rsidRPr="005B1A62">
              <w:rPr>
                <w:rFonts w:ascii="Arial" w:hAnsi="Arial" w:cs="Arial"/>
                <w:lang w:eastAsia="nl-BE"/>
              </w:rPr>
              <w:t>Brillenglazen</w:t>
            </w:r>
          </w:p>
        </w:tc>
        <w:tc>
          <w:tcPr>
            <w:tcW w:w="1276" w:type="dxa"/>
          </w:tcPr>
          <w:p w:rsidR="003F4BCE" w:rsidRDefault="003F4BC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 </w:t>
            </w:r>
            <w:proofErr w:type="spellStart"/>
            <w:r>
              <w:rPr>
                <w:rFonts w:ascii="Arial" w:hAnsi="Arial"/>
                <w:lang w:val="fr-BE"/>
              </w:rPr>
              <w:t>tot</w:t>
            </w:r>
            <w:proofErr w:type="spellEnd"/>
            <w:r>
              <w:rPr>
                <w:rFonts w:ascii="Arial" w:hAnsi="Arial"/>
                <w:lang w:val="fr-BE"/>
              </w:rPr>
              <w:t xml:space="preserve"> 15</w:t>
            </w: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Default="003F4BCE" w:rsidP="00561884">
            <w:pPr>
              <w:tabs>
                <w:tab w:val="left" w:pos="743"/>
                <w:tab w:val="left" w:pos="1026"/>
              </w:tabs>
              <w:spacing w:line="240" w:lineRule="atLeast"/>
              <w:ind w:left="885" w:hanging="142"/>
              <w:rPr>
                <w:rFonts w:ascii="Arial" w:hAnsi="Arial"/>
              </w:rPr>
            </w:pPr>
            <w:r w:rsidRPr="005B1A62">
              <w:rPr>
                <w:rFonts w:ascii="Arial" w:hAnsi="Arial" w:cs="Arial"/>
                <w:lang w:eastAsia="nl-BE"/>
              </w:rPr>
              <w:t>B.</w:t>
            </w:r>
            <w:r w:rsidR="0075593C">
              <w:rPr>
                <w:rFonts w:ascii="Arial" w:hAnsi="Arial"/>
                <w:lang w:val="fr-BE"/>
              </w:rPr>
              <w:tab/>
            </w:r>
            <w:r w:rsidRPr="005B1A62">
              <w:rPr>
                <w:rFonts w:ascii="Arial" w:hAnsi="Arial" w:cs="Arial"/>
                <w:lang w:eastAsia="nl-BE"/>
              </w:rPr>
              <w:t>Monturen</w:t>
            </w:r>
          </w:p>
        </w:tc>
        <w:tc>
          <w:tcPr>
            <w:tcW w:w="1276" w:type="dxa"/>
          </w:tcPr>
          <w:p w:rsidR="003F4BCE" w:rsidRDefault="003F4BCE" w:rsidP="003F4BC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15 en 16</w:t>
            </w: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Pr="005B1A62" w:rsidRDefault="003F4BCE" w:rsidP="00561884">
            <w:pPr>
              <w:tabs>
                <w:tab w:val="left" w:pos="743"/>
                <w:tab w:val="left" w:pos="1026"/>
              </w:tabs>
              <w:spacing w:line="240" w:lineRule="atLeast"/>
              <w:ind w:left="885" w:hanging="142"/>
              <w:rPr>
                <w:rFonts w:ascii="Arial" w:hAnsi="Arial" w:cs="Arial"/>
                <w:lang w:eastAsia="nl-BE"/>
              </w:rPr>
            </w:pPr>
            <w:r w:rsidRPr="005B1A62">
              <w:rPr>
                <w:rFonts w:ascii="Arial" w:hAnsi="Arial" w:cs="Arial"/>
                <w:lang w:eastAsia="nl-BE"/>
              </w:rPr>
              <w:t>C.</w:t>
            </w:r>
            <w:r w:rsidR="0075593C">
              <w:rPr>
                <w:rFonts w:ascii="Arial" w:hAnsi="Arial"/>
                <w:lang w:val="fr-BE"/>
              </w:rPr>
              <w:tab/>
            </w:r>
            <w:r w:rsidRPr="005B1A62">
              <w:rPr>
                <w:rFonts w:ascii="Arial" w:hAnsi="Arial" w:cs="Arial"/>
                <w:lang w:eastAsia="nl-BE"/>
              </w:rPr>
              <w:t>Contactlenzen</w:t>
            </w:r>
          </w:p>
        </w:tc>
        <w:tc>
          <w:tcPr>
            <w:tcW w:w="1276" w:type="dxa"/>
          </w:tcPr>
          <w:p w:rsidR="003F4BCE" w:rsidRDefault="003F4BC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16 </w:t>
            </w:r>
            <w:proofErr w:type="spellStart"/>
            <w:r>
              <w:rPr>
                <w:rFonts w:ascii="Arial" w:hAnsi="Arial"/>
                <w:lang w:val="fr-BE"/>
              </w:rPr>
              <w:t>tot</w:t>
            </w:r>
            <w:proofErr w:type="spellEnd"/>
            <w:r>
              <w:rPr>
                <w:rFonts w:ascii="Arial" w:hAnsi="Arial"/>
                <w:lang w:val="fr-BE"/>
              </w:rPr>
              <w:t xml:space="preserve"> 21</w:t>
            </w: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Pr="005B1A62" w:rsidRDefault="003F4BCE" w:rsidP="00561884">
            <w:pPr>
              <w:tabs>
                <w:tab w:val="left" w:pos="743"/>
                <w:tab w:val="left" w:pos="1026"/>
              </w:tabs>
              <w:spacing w:line="240" w:lineRule="atLeast"/>
              <w:ind w:left="885" w:hanging="142"/>
              <w:rPr>
                <w:rFonts w:ascii="Arial" w:hAnsi="Arial" w:cs="Arial"/>
                <w:lang w:eastAsia="nl-BE"/>
              </w:rPr>
            </w:pPr>
            <w:r w:rsidRPr="005B1A62">
              <w:rPr>
                <w:rFonts w:ascii="Arial" w:hAnsi="Arial" w:cs="Arial"/>
                <w:lang w:eastAsia="nl-BE"/>
              </w:rPr>
              <w:t>D.</w:t>
            </w:r>
            <w:r w:rsidR="0075593C">
              <w:rPr>
                <w:rFonts w:ascii="Arial" w:hAnsi="Arial"/>
                <w:lang w:val="fr-BE"/>
              </w:rPr>
              <w:tab/>
            </w:r>
            <w:r w:rsidRPr="005B1A62">
              <w:rPr>
                <w:rFonts w:ascii="Arial" w:hAnsi="Arial" w:cs="Arial"/>
                <w:lang w:eastAsia="nl-BE"/>
              </w:rPr>
              <w:t>Oogprothesen</w:t>
            </w:r>
          </w:p>
        </w:tc>
        <w:tc>
          <w:tcPr>
            <w:tcW w:w="1276" w:type="dxa"/>
          </w:tcPr>
          <w:p w:rsidR="003F4BCE" w:rsidRDefault="003F4BCE" w:rsidP="00257FE7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21 </w:t>
            </w:r>
            <w:proofErr w:type="spellStart"/>
            <w:r>
              <w:rPr>
                <w:rFonts w:ascii="Arial" w:hAnsi="Arial"/>
                <w:lang w:val="fr-BE"/>
              </w:rPr>
              <w:t>tot</w:t>
            </w:r>
            <w:proofErr w:type="spellEnd"/>
            <w:r>
              <w:rPr>
                <w:rFonts w:ascii="Arial" w:hAnsi="Arial"/>
                <w:lang w:val="fr-BE"/>
              </w:rPr>
              <w:t xml:space="preserve"> 2</w:t>
            </w:r>
            <w:r w:rsidR="005737D2">
              <w:rPr>
                <w:rFonts w:ascii="Arial" w:hAnsi="Arial"/>
                <w:lang w:val="fr-BE"/>
              </w:rPr>
              <w:t>4</w:t>
            </w: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Pr="005B1A62" w:rsidRDefault="003F4BCE" w:rsidP="00561884">
            <w:pPr>
              <w:tabs>
                <w:tab w:val="left" w:pos="743"/>
                <w:tab w:val="left" w:pos="1026"/>
              </w:tabs>
              <w:spacing w:line="240" w:lineRule="atLeast"/>
              <w:ind w:left="885" w:hanging="142"/>
              <w:rPr>
                <w:rFonts w:ascii="Arial" w:hAnsi="Arial" w:cs="Arial"/>
                <w:lang w:eastAsia="nl-BE"/>
              </w:rPr>
            </w:pPr>
            <w:r w:rsidRPr="005B1A62">
              <w:rPr>
                <w:rFonts w:ascii="Arial" w:hAnsi="Arial" w:cs="Arial"/>
                <w:lang w:eastAsia="nl-BE"/>
              </w:rPr>
              <w:t>E.</w:t>
            </w:r>
            <w:r w:rsidR="0075593C">
              <w:rPr>
                <w:rFonts w:ascii="Arial" w:hAnsi="Arial"/>
                <w:lang w:val="fr-BE"/>
              </w:rPr>
              <w:tab/>
            </w:r>
            <w:r w:rsidRPr="005B1A62">
              <w:rPr>
                <w:rFonts w:ascii="Arial" w:hAnsi="Arial" w:cs="Arial"/>
                <w:lang w:eastAsia="nl-BE"/>
              </w:rPr>
              <w:t xml:space="preserve">Prismalenzen van </w:t>
            </w:r>
            <w:proofErr w:type="spellStart"/>
            <w:r w:rsidRPr="005B1A62">
              <w:rPr>
                <w:rFonts w:ascii="Arial" w:hAnsi="Arial" w:cs="Arial"/>
                <w:lang w:eastAsia="nl-BE"/>
              </w:rPr>
              <w:t>Fresnel</w:t>
            </w:r>
            <w:proofErr w:type="spellEnd"/>
          </w:p>
        </w:tc>
        <w:tc>
          <w:tcPr>
            <w:tcW w:w="1276" w:type="dxa"/>
          </w:tcPr>
          <w:p w:rsidR="003F4BCE" w:rsidRDefault="003F4BC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24</w:t>
            </w:r>
            <w:r w:rsidR="005737D2">
              <w:rPr>
                <w:rFonts w:ascii="Arial" w:hAnsi="Arial"/>
                <w:lang w:val="fr-BE"/>
              </w:rPr>
              <w:t xml:space="preserve"> en 25</w:t>
            </w:r>
            <w:r>
              <w:rPr>
                <w:rFonts w:ascii="Arial" w:hAnsi="Arial"/>
                <w:lang w:val="fr-BE"/>
              </w:rPr>
              <w:t xml:space="preserve"> </w:t>
            </w: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Pr="005B1A62" w:rsidRDefault="003F4BCE" w:rsidP="00561884">
            <w:pPr>
              <w:tabs>
                <w:tab w:val="left" w:pos="743"/>
                <w:tab w:val="left" w:pos="1026"/>
              </w:tabs>
              <w:spacing w:line="240" w:lineRule="atLeast"/>
              <w:ind w:left="885" w:hanging="142"/>
              <w:rPr>
                <w:rFonts w:ascii="Arial" w:hAnsi="Arial" w:cs="Arial"/>
                <w:lang w:eastAsia="nl-BE"/>
              </w:rPr>
            </w:pPr>
            <w:r w:rsidRPr="005B1A62">
              <w:rPr>
                <w:rFonts w:ascii="Arial" w:hAnsi="Arial" w:cs="Arial"/>
                <w:lang w:eastAsia="nl-BE"/>
              </w:rPr>
              <w:t>F.</w:t>
            </w:r>
            <w:r w:rsidR="0075593C">
              <w:rPr>
                <w:rFonts w:ascii="Arial" w:hAnsi="Arial"/>
                <w:lang w:val="fr-BE"/>
              </w:rPr>
              <w:tab/>
            </w:r>
            <w:r w:rsidRPr="005B1A62">
              <w:rPr>
                <w:rFonts w:ascii="Arial" w:hAnsi="Arial" w:cs="Arial"/>
                <w:lang w:eastAsia="nl-BE"/>
              </w:rPr>
              <w:t xml:space="preserve">Filters van </w:t>
            </w:r>
            <w:proofErr w:type="spellStart"/>
            <w:r w:rsidRPr="005B1A62">
              <w:rPr>
                <w:rFonts w:ascii="Arial" w:hAnsi="Arial" w:cs="Arial"/>
                <w:lang w:eastAsia="nl-BE"/>
              </w:rPr>
              <w:t>Ryser</w:t>
            </w:r>
            <w:proofErr w:type="spellEnd"/>
          </w:p>
        </w:tc>
        <w:tc>
          <w:tcPr>
            <w:tcW w:w="1276" w:type="dxa"/>
          </w:tcPr>
          <w:p w:rsidR="003F4BCE" w:rsidRDefault="003F4BC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 xml:space="preserve">25 </w:t>
            </w:r>
            <w:r w:rsidR="005737D2">
              <w:rPr>
                <w:rFonts w:ascii="Arial" w:hAnsi="Arial"/>
                <w:lang w:val="fr-BE"/>
              </w:rPr>
              <w:t>en 26</w:t>
            </w: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Pr="005B1A62" w:rsidRDefault="003F4BCE" w:rsidP="00561884">
            <w:pPr>
              <w:tabs>
                <w:tab w:val="left" w:pos="743"/>
                <w:tab w:val="left" w:pos="1026"/>
              </w:tabs>
              <w:spacing w:line="240" w:lineRule="atLeast"/>
              <w:ind w:left="885" w:hanging="142"/>
              <w:rPr>
                <w:rFonts w:ascii="Arial" w:hAnsi="Arial" w:cs="Arial"/>
                <w:lang w:eastAsia="nl-BE"/>
              </w:rPr>
            </w:pPr>
            <w:r w:rsidRPr="005B1A62">
              <w:rPr>
                <w:rFonts w:ascii="Arial" w:hAnsi="Arial" w:cs="Arial"/>
                <w:lang w:eastAsia="nl-BE"/>
              </w:rPr>
              <w:t>G.</w:t>
            </w:r>
            <w:r w:rsidR="0075593C">
              <w:rPr>
                <w:rFonts w:ascii="Arial" w:hAnsi="Arial"/>
                <w:lang w:val="fr-BE"/>
              </w:rPr>
              <w:tab/>
            </w:r>
            <w:proofErr w:type="spellStart"/>
            <w:r w:rsidRPr="005B1A62">
              <w:rPr>
                <w:rFonts w:ascii="Arial" w:hAnsi="Arial" w:cs="Arial"/>
                <w:lang w:eastAsia="nl-BE"/>
              </w:rPr>
              <w:t>Occluders</w:t>
            </w:r>
            <w:proofErr w:type="spellEnd"/>
          </w:p>
        </w:tc>
        <w:tc>
          <w:tcPr>
            <w:tcW w:w="1276" w:type="dxa"/>
          </w:tcPr>
          <w:p w:rsidR="003F4BCE" w:rsidRDefault="003F4BC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26</w:t>
            </w:r>
            <w:r w:rsidR="005737D2">
              <w:rPr>
                <w:rFonts w:ascii="Arial" w:hAnsi="Arial"/>
                <w:lang w:val="fr-BE"/>
              </w:rPr>
              <w:t xml:space="preserve"> en 27</w:t>
            </w:r>
          </w:p>
        </w:tc>
      </w:tr>
      <w:tr w:rsidR="003F4BCE" w:rsidTr="00D348AE">
        <w:trPr>
          <w:cantSplit/>
        </w:trPr>
        <w:tc>
          <w:tcPr>
            <w:tcW w:w="709" w:type="dxa"/>
          </w:tcPr>
          <w:p w:rsidR="003F4BCE" w:rsidRDefault="003F4BCE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4BCE" w:rsidRPr="005B1A62" w:rsidRDefault="003F4BCE" w:rsidP="00561884">
            <w:pPr>
              <w:tabs>
                <w:tab w:val="left" w:pos="743"/>
                <w:tab w:val="left" w:pos="1026"/>
              </w:tabs>
              <w:spacing w:line="240" w:lineRule="atLeast"/>
              <w:ind w:left="885" w:hanging="142"/>
              <w:rPr>
                <w:rFonts w:ascii="Arial" w:hAnsi="Arial" w:cs="Arial"/>
                <w:lang w:eastAsia="nl-BE"/>
              </w:rPr>
            </w:pPr>
            <w:r w:rsidRPr="005B1A62">
              <w:rPr>
                <w:rFonts w:ascii="Arial" w:hAnsi="Arial" w:cs="Arial"/>
                <w:lang w:eastAsia="nl-BE"/>
              </w:rPr>
              <w:t>H.</w:t>
            </w:r>
            <w:r w:rsidR="0075593C" w:rsidRPr="00EB7E0F">
              <w:rPr>
                <w:rFonts w:ascii="Arial" w:hAnsi="Arial"/>
              </w:rPr>
              <w:tab/>
            </w:r>
            <w:r w:rsidRPr="005B1A62">
              <w:rPr>
                <w:rFonts w:ascii="Arial" w:hAnsi="Arial" w:cs="Arial"/>
                <w:lang w:eastAsia="nl-BE"/>
              </w:rPr>
              <w:t>Optische prisma's ingeslepen in brillenglazen.</w:t>
            </w:r>
          </w:p>
        </w:tc>
        <w:tc>
          <w:tcPr>
            <w:tcW w:w="1276" w:type="dxa"/>
          </w:tcPr>
          <w:p w:rsidR="003F4BCE" w:rsidRDefault="003F4BCE">
            <w:pPr>
              <w:spacing w:line="240" w:lineRule="atLeast"/>
              <w:jc w:val="right"/>
              <w:rPr>
                <w:rFonts w:ascii="Arial" w:hAnsi="Arial"/>
                <w:lang w:val="fr-BE"/>
              </w:rPr>
            </w:pPr>
            <w:r>
              <w:rPr>
                <w:rFonts w:ascii="Arial" w:hAnsi="Arial"/>
                <w:lang w:val="fr-BE"/>
              </w:rPr>
              <w:t>27</w:t>
            </w:r>
            <w:r w:rsidR="005737D2">
              <w:rPr>
                <w:rFonts w:ascii="Arial" w:hAnsi="Arial"/>
                <w:lang w:val="fr-BE"/>
              </w:rPr>
              <w:t xml:space="preserve"> en 28</w:t>
            </w:r>
          </w:p>
        </w:tc>
      </w:tr>
      <w:tr w:rsidR="00DF28A3" w:rsidTr="00D348AE">
        <w:trPr>
          <w:cantSplit/>
        </w:trPr>
        <w:tc>
          <w:tcPr>
            <w:tcW w:w="709" w:type="dxa"/>
          </w:tcPr>
          <w:p w:rsidR="00DF28A3" w:rsidRDefault="00DF28A3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DF28A3" w:rsidRPr="005B1A62" w:rsidRDefault="00DF28A3" w:rsidP="00E81421">
            <w:pPr>
              <w:tabs>
                <w:tab w:val="left" w:pos="743"/>
              </w:tabs>
              <w:spacing w:line="240" w:lineRule="atLeast"/>
              <w:ind w:left="885"/>
              <w:rPr>
                <w:rFonts w:ascii="Arial" w:hAnsi="Arial" w:cs="Arial"/>
                <w:lang w:eastAsia="nl-BE"/>
              </w:rPr>
            </w:pPr>
          </w:p>
        </w:tc>
        <w:tc>
          <w:tcPr>
            <w:tcW w:w="1276" w:type="dxa"/>
          </w:tcPr>
          <w:p w:rsidR="00DF28A3" w:rsidRDefault="00DF28A3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</w:tbl>
    <w:p w:rsidR="00111C5B" w:rsidRDefault="00111C5B">
      <w:pPr>
        <w:spacing w:line="240" w:lineRule="atLeast"/>
        <w:rPr>
          <w:rFonts w:ascii="Arial" w:hAnsi="Arial"/>
        </w:rPr>
        <w:sectPr w:rsidR="00111C5B" w:rsidSect="007E7E2D">
          <w:pgSz w:w="11906" w:h="16838"/>
          <w:pgMar w:top="993" w:right="992" w:bottom="1135" w:left="1134" w:header="568" w:footer="593" w:gutter="0"/>
          <w:cols w:space="720"/>
          <w:docGrid w:linePitch="272"/>
        </w:sect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567"/>
        <w:gridCol w:w="283"/>
        <w:gridCol w:w="6521"/>
        <w:gridCol w:w="1276"/>
      </w:tblGrid>
      <w:tr w:rsidR="00111C5B" w:rsidTr="006129DE">
        <w:trPr>
          <w:cantSplit/>
        </w:trPr>
        <w:tc>
          <w:tcPr>
            <w:tcW w:w="709" w:type="dxa"/>
          </w:tcPr>
          <w:p w:rsidR="00111C5B" w:rsidRDefault="00111C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111C5B" w:rsidRPr="005B1A62" w:rsidRDefault="00111C5B" w:rsidP="00E81421">
            <w:pPr>
              <w:tabs>
                <w:tab w:val="left" w:pos="743"/>
              </w:tabs>
              <w:spacing w:line="240" w:lineRule="atLeast"/>
              <w:ind w:left="885"/>
              <w:rPr>
                <w:rFonts w:ascii="Arial" w:hAnsi="Arial" w:cs="Arial"/>
                <w:lang w:eastAsia="nl-BE"/>
              </w:rPr>
            </w:pPr>
          </w:p>
        </w:tc>
        <w:tc>
          <w:tcPr>
            <w:tcW w:w="1276" w:type="dxa"/>
          </w:tcPr>
          <w:p w:rsidR="00111C5B" w:rsidRDefault="00111C5B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E81421" w:rsidTr="006129DE">
        <w:trPr>
          <w:cantSplit/>
        </w:trPr>
        <w:tc>
          <w:tcPr>
            <w:tcW w:w="709" w:type="dxa"/>
          </w:tcPr>
          <w:p w:rsidR="00E81421" w:rsidRDefault="00E81421" w:rsidP="008D2989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E81421" w:rsidRDefault="00E81421" w:rsidP="001264E7">
            <w:pPr>
              <w:tabs>
                <w:tab w:val="left" w:pos="743"/>
              </w:tabs>
              <w:spacing w:line="240" w:lineRule="atLeast"/>
              <w:ind w:left="743" w:hanging="743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31</w:t>
            </w:r>
            <w:r w:rsidRPr="007E29DE">
              <w:rPr>
                <w:rFonts w:ascii="Arial" w:hAnsi="Arial"/>
              </w:rPr>
              <w:tab/>
            </w:r>
            <w:r w:rsidR="00312576">
              <w:rPr>
                <w:rFonts w:ascii="Arial" w:hAnsi="Arial"/>
              </w:rPr>
              <w:t xml:space="preserve"> </w:t>
            </w:r>
            <w:proofErr w:type="spellStart"/>
            <w:r w:rsidR="001264E7">
              <w:rPr>
                <w:rFonts w:ascii="Arial" w:hAnsi="Arial"/>
              </w:rPr>
              <w:t>Gehoorprothesisten</w:t>
            </w:r>
            <w:proofErr w:type="spellEnd"/>
          </w:p>
        </w:tc>
        <w:tc>
          <w:tcPr>
            <w:tcW w:w="1276" w:type="dxa"/>
          </w:tcPr>
          <w:p w:rsidR="00E81421" w:rsidRDefault="00E81421" w:rsidP="008D2989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95551" w:rsidRPr="00795551" w:rsidTr="006129DE">
        <w:trPr>
          <w:cantSplit/>
        </w:trPr>
        <w:tc>
          <w:tcPr>
            <w:tcW w:w="709" w:type="dxa"/>
          </w:tcPr>
          <w:p w:rsidR="00795551" w:rsidRP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795551" w:rsidRDefault="0075593C" w:rsidP="003C292B">
            <w:pPr>
              <w:tabs>
                <w:tab w:val="left" w:pos="1452"/>
              </w:tabs>
              <w:spacing w:line="240" w:lineRule="atLeast"/>
              <w:ind w:left="1452" w:hanging="426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  <w:lang w:eastAsia="nl-BE"/>
              </w:rPr>
              <w:t>I.</w:t>
            </w:r>
            <w:r w:rsidRPr="0075593C">
              <w:rPr>
                <w:rFonts w:ascii="Arial" w:hAnsi="Arial"/>
              </w:rPr>
              <w:tab/>
            </w:r>
            <w:r w:rsidR="008A6367" w:rsidRPr="00795551">
              <w:rPr>
                <w:rFonts w:ascii="Arial" w:hAnsi="Arial" w:cs="Arial"/>
                <w:lang w:eastAsia="nl-BE"/>
              </w:rPr>
              <w:t>Lijst van de verstrekkingen die voor vergoeding in aanmerking komen</w:t>
            </w:r>
          </w:p>
        </w:tc>
        <w:tc>
          <w:tcPr>
            <w:tcW w:w="1276" w:type="dxa"/>
            <w:vAlign w:val="bottom"/>
          </w:tcPr>
          <w:p w:rsidR="00795551" w:rsidRPr="00795551" w:rsidRDefault="00795551" w:rsidP="00795551">
            <w:pPr>
              <w:spacing w:line="240" w:lineRule="atLeast"/>
              <w:jc w:val="right"/>
              <w:rPr>
                <w:rFonts w:ascii="Arial" w:hAnsi="Arial"/>
              </w:rPr>
            </w:pPr>
            <w:r w:rsidRPr="00795551">
              <w:rPr>
                <w:rFonts w:ascii="Arial" w:hAnsi="Arial"/>
              </w:rPr>
              <w:t>1 tot 3</w:t>
            </w:r>
          </w:p>
        </w:tc>
      </w:tr>
      <w:tr w:rsidR="00795551" w:rsidRPr="00795551" w:rsidTr="006129DE">
        <w:trPr>
          <w:cantSplit/>
        </w:trPr>
        <w:tc>
          <w:tcPr>
            <w:tcW w:w="709" w:type="dxa"/>
          </w:tcPr>
          <w:p w:rsidR="00795551" w:rsidRP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795551" w:rsidRDefault="0075593C" w:rsidP="003C292B">
            <w:pPr>
              <w:tabs>
                <w:tab w:val="left" w:pos="1452"/>
              </w:tabs>
              <w:spacing w:line="240" w:lineRule="atLeast"/>
              <w:ind w:left="1026"/>
              <w:rPr>
                <w:rFonts w:ascii="Arial" w:hAnsi="Arial" w:cs="Arial"/>
                <w:lang w:eastAsia="nl-BE"/>
              </w:rPr>
            </w:pPr>
            <w:r>
              <w:rPr>
                <w:rFonts w:ascii="Arial" w:hAnsi="Arial" w:cs="Arial"/>
                <w:lang w:eastAsia="nl-BE"/>
              </w:rPr>
              <w:t>II.</w:t>
            </w:r>
            <w:r>
              <w:rPr>
                <w:rFonts w:ascii="Arial" w:hAnsi="Arial"/>
                <w:lang w:val="fr-BE"/>
              </w:rPr>
              <w:tab/>
            </w:r>
            <w:r w:rsidR="008A6367" w:rsidRPr="00795551">
              <w:rPr>
                <w:rFonts w:ascii="Arial" w:hAnsi="Arial" w:cs="Arial"/>
                <w:lang w:eastAsia="nl-BE"/>
              </w:rPr>
              <w:t>Vergoedingsvoorwaarden</w:t>
            </w:r>
          </w:p>
        </w:tc>
        <w:tc>
          <w:tcPr>
            <w:tcW w:w="1276" w:type="dxa"/>
            <w:vAlign w:val="bottom"/>
          </w:tcPr>
          <w:p w:rsidR="00795551" w:rsidRPr="00795551" w:rsidRDefault="00795551" w:rsidP="00CE4B0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tot </w:t>
            </w:r>
            <w:r w:rsidR="00CE4B08">
              <w:rPr>
                <w:rFonts w:ascii="Arial" w:hAnsi="Arial"/>
              </w:rPr>
              <w:t>7</w:t>
            </w:r>
          </w:p>
        </w:tc>
      </w:tr>
      <w:tr w:rsidR="00795551" w:rsidRPr="00795551" w:rsidTr="006129DE">
        <w:trPr>
          <w:cantSplit/>
        </w:trPr>
        <w:tc>
          <w:tcPr>
            <w:tcW w:w="709" w:type="dxa"/>
          </w:tcPr>
          <w:p w:rsidR="00795551" w:rsidRP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795551" w:rsidRDefault="00795551" w:rsidP="003C292B">
            <w:pPr>
              <w:tabs>
                <w:tab w:val="left" w:pos="1168"/>
                <w:tab w:val="left" w:pos="1452"/>
              </w:tabs>
              <w:spacing w:line="240" w:lineRule="atLeast"/>
              <w:ind w:left="1026"/>
              <w:rPr>
                <w:rFonts w:ascii="Arial" w:hAnsi="Arial" w:cs="Arial"/>
                <w:lang w:eastAsia="nl-BE"/>
              </w:rPr>
            </w:pPr>
            <w:r w:rsidRPr="00795551">
              <w:rPr>
                <w:rFonts w:ascii="Arial" w:hAnsi="Arial" w:cs="Arial"/>
                <w:lang w:eastAsia="nl-BE"/>
              </w:rPr>
              <w:t>III.</w:t>
            </w:r>
            <w:r w:rsidR="0075593C">
              <w:rPr>
                <w:rFonts w:ascii="Arial" w:hAnsi="Arial"/>
                <w:lang w:val="fr-BE"/>
              </w:rPr>
              <w:tab/>
            </w:r>
            <w:r w:rsidR="008A6367" w:rsidRPr="00795551">
              <w:rPr>
                <w:rFonts w:ascii="Arial" w:hAnsi="Arial" w:cs="Arial"/>
                <w:lang w:eastAsia="nl-BE"/>
              </w:rPr>
              <w:t>Aanvraagprocedure</w:t>
            </w:r>
          </w:p>
        </w:tc>
        <w:tc>
          <w:tcPr>
            <w:tcW w:w="1276" w:type="dxa"/>
            <w:vAlign w:val="bottom"/>
          </w:tcPr>
          <w:p w:rsidR="00795551" w:rsidRPr="00795551" w:rsidRDefault="00CE4B08" w:rsidP="00CE4B0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795551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9</w:t>
            </w:r>
          </w:p>
        </w:tc>
      </w:tr>
      <w:tr w:rsidR="00795551" w:rsidRPr="00795551" w:rsidTr="006129DE">
        <w:trPr>
          <w:cantSplit/>
        </w:trPr>
        <w:tc>
          <w:tcPr>
            <w:tcW w:w="709" w:type="dxa"/>
          </w:tcPr>
          <w:p w:rsidR="00795551" w:rsidRP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795551" w:rsidRDefault="00795551" w:rsidP="003C292B">
            <w:pPr>
              <w:tabs>
                <w:tab w:val="left" w:pos="1168"/>
                <w:tab w:val="left" w:pos="1452"/>
              </w:tabs>
              <w:spacing w:line="240" w:lineRule="atLeast"/>
              <w:ind w:left="1026"/>
              <w:rPr>
                <w:rFonts w:ascii="Arial" w:hAnsi="Arial" w:cs="Arial"/>
                <w:lang w:eastAsia="nl-BE"/>
              </w:rPr>
            </w:pPr>
            <w:r w:rsidRPr="00795551">
              <w:rPr>
                <w:rFonts w:ascii="Arial" w:hAnsi="Arial" w:cs="Arial"/>
                <w:lang w:eastAsia="nl-BE"/>
              </w:rPr>
              <w:t>IV.</w:t>
            </w:r>
            <w:r w:rsidR="0075593C">
              <w:rPr>
                <w:rFonts w:ascii="Arial" w:hAnsi="Arial"/>
                <w:lang w:val="fr-BE"/>
              </w:rPr>
              <w:tab/>
            </w:r>
            <w:r w:rsidR="008A6367" w:rsidRPr="00795551">
              <w:rPr>
                <w:rFonts w:ascii="Arial" w:hAnsi="Arial" w:cs="Arial"/>
                <w:lang w:eastAsia="nl-BE"/>
              </w:rPr>
              <w:t>Aanvraagdocumenten</w:t>
            </w:r>
          </w:p>
        </w:tc>
        <w:tc>
          <w:tcPr>
            <w:tcW w:w="1276" w:type="dxa"/>
            <w:vAlign w:val="bottom"/>
          </w:tcPr>
          <w:p w:rsidR="00795551" w:rsidRPr="00795551" w:rsidRDefault="00CE4B08" w:rsidP="00CE4B0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="00795551">
              <w:rPr>
                <w:rFonts w:ascii="Arial" w:hAnsi="Arial"/>
              </w:rPr>
              <w:t xml:space="preserve"> </w:t>
            </w:r>
            <w:r w:rsidR="00FE5B19">
              <w:rPr>
                <w:rFonts w:ascii="Arial" w:hAnsi="Arial"/>
              </w:rPr>
              <w:t>en</w:t>
            </w:r>
            <w:r w:rsidR="00795551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10</w:t>
            </w:r>
          </w:p>
        </w:tc>
      </w:tr>
      <w:tr w:rsidR="00795551" w:rsidRPr="00795551" w:rsidTr="006129DE">
        <w:trPr>
          <w:cantSplit/>
        </w:trPr>
        <w:tc>
          <w:tcPr>
            <w:tcW w:w="709" w:type="dxa"/>
          </w:tcPr>
          <w:p w:rsidR="00795551" w:rsidRP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795551" w:rsidRDefault="0075593C" w:rsidP="003C292B">
            <w:pPr>
              <w:tabs>
                <w:tab w:val="left" w:pos="1168"/>
                <w:tab w:val="left" w:pos="1452"/>
              </w:tabs>
              <w:spacing w:line="240" w:lineRule="atLeast"/>
              <w:ind w:left="1026"/>
              <w:rPr>
                <w:rFonts w:ascii="Arial" w:hAnsi="Arial" w:cs="Arial"/>
                <w:lang w:eastAsia="nl-BE"/>
              </w:rPr>
            </w:pPr>
            <w:r>
              <w:rPr>
                <w:rFonts w:ascii="Arial" w:hAnsi="Arial" w:cs="Arial"/>
                <w:lang w:eastAsia="nl-BE"/>
              </w:rPr>
              <w:t>V.</w:t>
            </w:r>
            <w:r>
              <w:rPr>
                <w:rFonts w:ascii="Arial" w:hAnsi="Arial"/>
                <w:lang w:val="fr-BE"/>
              </w:rPr>
              <w:tab/>
            </w:r>
            <w:r w:rsidR="008A6367" w:rsidRPr="00795551">
              <w:rPr>
                <w:rFonts w:ascii="Arial" w:hAnsi="Arial" w:cs="Arial"/>
                <w:lang w:eastAsia="nl-BE"/>
              </w:rPr>
              <w:t>Hernieuwingstermijnen</w:t>
            </w:r>
          </w:p>
        </w:tc>
        <w:tc>
          <w:tcPr>
            <w:tcW w:w="1276" w:type="dxa"/>
            <w:vAlign w:val="bottom"/>
          </w:tcPr>
          <w:p w:rsidR="00795551" w:rsidRPr="00795551" w:rsidRDefault="00CE4B08" w:rsidP="00CE4B08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  <w:r w:rsidR="00FE5B19">
              <w:rPr>
                <w:rFonts w:ascii="Arial" w:hAnsi="Arial"/>
              </w:rPr>
              <w:t>en</w:t>
            </w:r>
            <w:r w:rsidR="00795551">
              <w:rPr>
                <w:rFonts w:ascii="Arial" w:hAnsi="Arial"/>
              </w:rPr>
              <w:t xml:space="preserve"> 1</w:t>
            </w:r>
            <w:r>
              <w:rPr>
                <w:rFonts w:ascii="Arial" w:hAnsi="Arial"/>
              </w:rPr>
              <w:t>1</w:t>
            </w:r>
          </w:p>
        </w:tc>
      </w:tr>
      <w:tr w:rsidR="00795551" w:rsidRPr="00795551" w:rsidTr="006129DE">
        <w:trPr>
          <w:cantSplit/>
        </w:trPr>
        <w:tc>
          <w:tcPr>
            <w:tcW w:w="709" w:type="dxa"/>
          </w:tcPr>
          <w:p w:rsidR="00795551" w:rsidRPr="00795551" w:rsidRDefault="00795551" w:rsidP="00795551">
            <w:pPr>
              <w:spacing w:line="240" w:lineRule="atLeast"/>
              <w:jc w:val="both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795551" w:rsidRDefault="00795551" w:rsidP="003C292B">
            <w:pPr>
              <w:tabs>
                <w:tab w:val="left" w:pos="1168"/>
                <w:tab w:val="left" w:pos="1452"/>
              </w:tabs>
              <w:spacing w:line="240" w:lineRule="atLeast"/>
              <w:ind w:left="1026"/>
              <w:jc w:val="both"/>
              <w:rPr>
                <w:rFonts w:ascii="Arial" w:hAnsi="Arial" w:cs="Arial"/>
                <w:lang w:eastAsia="nl-BE"/>
              </w:rPr>
            </w:pPr>
            <w:r w:rsidRPr="00795551">
              <w:rPr>
                <w:rFonts w:ascii="Arial" w:hAnsi="Arial" w:cs="Arial"/>
                <w:lang w:eastAsia="nl-BE"/>
              </w:rPr>
              <w:t>VI.</w:t>
            </w:r>
            <w:r w:rsidR="0075593C" w:rsidRPr="00EB7E0F">
              <w:rPr>
                <w:rFonts w:ascii="Arial" w:hAnsi="Arial"/>
              </w:rPr>
              <w:tab/>
            </w:r>
            <w:r w:rsidR="008A6367" w:rsidRPr="00795551">
              <w:rPr>
                <w:rFonts w:ascii="Arial" w:hAnsi="Arial" w:cs="Arial"/>
                <w:lang w:eastAsia="nl-BE"/>
              </w:rPr>
              <w:t>Minimumkarakteristieken van de vergoedbare hoortoestellen</w:t>
            </w:r>
          </w:p>
        </w:tc>
        <w:tc>
          <w:tcPr>
            <w:tcW w:w="1276" w:type="dxa"/>
            <w:vAlign w:val="bottom"/>
          </w:tcPr>
          <w:p w:rsidR="00795551" w:rsidRPr="00795551" w:rsidRDefault="00795551" w:rsidP="00795551">
            <w:pPr>
              <w:spacing w:line="240" w:lineRule="atLeast"/>
              <w:jc w:val="right"/>
              <w:rPr>
                <w:rFonts w:ascii="Arial" w:hAnsi="Arial"/>
              </w:rPr>
            </w:pPr>
            <w:r w:rsidRPr="00795551">
              <w:rPr>
                <w:rFonts w:ascii="Arial" w:hAnsi="Arial"/>
              </w:rPr>
              <w:t>1</w:t>
            </w:r>
            <w:r w:rsidR="00CE4B08">
              <w:rPr>
                <w:rFonts w:ascii="Arial" w:hAnsi="Arial"/>
              </w:rPr>
              <w:t>1</w:t>
            </w:r>
          </w:p>
        </w:tc>
      </w:tr>
      <w:tr w:rsidR="00795551" w:rsidRPr="00795551" w:rsidTr="006129DE">
        <w:trPr>
          <w:cantSplit/>
        </w:trPr>
        <w:tc>
          <w:tcPr>
            <w:tcW w:w="709" w:type="dxa"/>
          </w:tcPr>
          <w:p w:rsidR="00795551" w:rsidRP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795551" w:rsidRDefault="00795551" w:rsidP="003C292B">
            <w:pPr>
              <w:tabs>
                <w:tab w:val="left" w:pos="1168"/>
                <w:tab w:val="left" w:pos="1452"/>
              </w:tabs>
              <w:spacing w:line="240" w:lineRule="atLeast"/>
              <w:ind w:left="1026"/>
              <w:rPr>
                <w:rFonts w:ascii="Arial" w:hAnsi="Arial" w:cs="Arial"/>
                <w:lang w:eastAsia="nl-BE"/>
              </w:rPr>
            </w:pPr>
            <w:r w:rsidRPr="00795551">
              <w:rPr>
                <w:rFonts w:ascii="Arial" w:hAnsi="Arial" w:cs="Arial"/>
                <w:lang w:eastAsia="nl-BE"/>
              </w:rPr>
              <w:t>VII.</w:t>
            </w:r>
            <w:r w:rsidR="0075593C">
              <w:rPr>
                <w:rFonts w:ascii="Arial" w:hAnsi="Arial"/>
                <w:lang w:val="fr-BE"/>
              </w:rPr>
              <w:tab/>
            </w:r>
            <w:r w:rsidR="008A6367" w:rsidRPr="00795551">
              <w:rPr>
                <w:rFonts w:ascii="Arial" w:hAnsi="Arial" w:cs="Arial"/>
                <w:lang w:eastAsia="nl-BE"/>
              </w:rPr>
              <w:t>Garantie en opvolging</w:t>
            </w:r>
          </w:p>
        </w:tc>
        <w:tc>
          <w:tcPr>
            <w:tcW w:w="1276" w:type="dxa"/>
            <w:vAlign w:val="bottom"/>
          </w:tcPr>
          <w:p w:rsidR="00795551" w:rsidRPr="00795551" w:rsidRDefault="00795551" w:rsidP="00795551">
            <w:pPr>
              <w:spacing w:line="240" w:lineRule="atLeast"/>
              <w:jc w:val="right"/>
              <w:rPr>
                <w:rFonts w:ascii="Arial" w:hAnsi="Arial"/>
              </w:rPr>
            </w:pPr>
            <w:r w:rsidRPr="00795551">
              <w:rPr>
                <w:rFonts w:ascii="Arial" w:hAnsi="Arial"/>
              </w:rPr>
              <w:t>1</w:t>
            </w:r>
            <w:r w:rsidR="00CE4B08">
              <w:rPr>
                <w:rFonts w:ascii="Arial" w:hAnsi="Arial"/>
              </w:rPr>
              <w:t>1</w:t>
            </w:r>
          </w:p>
        </w:tc>
      </w:tr>
      <w:tr w:rsidR="0032574D" w:rsidRPr="00795551" w:rsidTr="006129DE">
        <w:trPr>
          <w:cantSplit/>
        </w:trPr>
        <w:tc>
          <w:tcPr>
            <w:tcW w:w="709" w:type="dxa"/>
          </w:tcPr>
          <w:p w:rsidR="0032574D" w:rsidRPr="00795551" w:rsidRDefault="0032574D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2574D" w:rsidRPr="00795551" w:rsidRDefault="0032574D" w:rsidP="003C292B">
            <w:pPr>
              <w:tabs>
                <w:tab w:val="left" w:pos="1168"/>
                <w:tab w:val="left" w:pos="1452"/>
              </w:tabs>
              <w:spacing w:line="240" w:lineRule="atLeast"/>
              <w:ind w:left="1026"/>
              <w:rPr>
                <w:rFonts w:ascii="Arial" w:hAnsi="Arial" w:cs="Arial"/>
                <w:lang w:eastAsia="nl-BE"/>
              </w:rPr>
            </w:pPr>
            <w:r>
              <w:rPr>
                <w:rFonts w:ascii="Arial" w:hAnsi="Arial" w:cs="Arial"/>
                <w:lang w:eastAsia="nl-BE"/>
              </w:rPr>
              <w:t>VIII. Aanvraagprocedure voor de lijst van aangenomen producten</w:t>
            </w:r>
          </w:p>
        </w:tc>
        <w:tc>
          <w:tcPr>
            <w:tcW w:w="1276" w:type="dxa"/>
            <w:vAlign w:val="bottom"/>
          </w:tcPr>
          <w:p w:rsidR="0032574D" w:rsidRPr="00795551" w:rsidRDefault="0032574D" w:rsidP="00795551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12 en 13</w:t>
            </w:r>
          </w:p>
        </w:tc>
      </w:tr>
      <w:tr w:rsidR="00E81421" w:rsidTr="006129DE">
        <w:trPr>
          <w:cantSplit/>
        </w:trPr>
        <w:tc>
          <w:tcPr>
            <w:tcW w:w="709" w:type="dxa"/>
          </w:tcPr>
          <w:p w:rsidR="0032574D" w:rsidRDefault="0032574D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E81421" w:rsidRDefault="00E8142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E81421" w:rsidRDefault="00E81421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95551" w:rsidTr="006129DE">
        <w:trPr>
          <w:cantSplit/>
        </w:trPr>
        <w:tc>
          <w:tcPr>
            <w:tcW w:w="9356" w:type="dxa"/>
            <w:gridSpan w:val="5"/>
          </w:tcPr>
          <w:p w:rsidR="00795551" w:rsidRDefault="00795551" w:rsidP="00AC6E4E">
            <w:pPr>
              <w:spacing w:line="240" w:lineRule="atLeast"/>
              <w:ind w:left="2019" w:hanging="201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HOOFDSTUK VII. PATHOLOGISCHE ANATOMIE EN GENETISCHE ONDERZOEKEN</w:t>
            </w:r>
          </w:p>
        </w:tc>
      </w:tr>
      <w:tr w:rsidR="00795551" w:rsidTr="006129DE">
        <w:trPr>
          <w:cantSplit/>
        </w:trPr>
        <w:tc>
          <w:tcPr>
            <w:tcW w:w="8080" w:type="dxa"/>
            <w:gridSpan w:val="4"/>
          </w:tcPr>
          <w:p w:rsidR="00795551" w:rsidRDefault="00795551">
            <w:pPr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I.</w:t>
            </w:r>
            <w:r>
              <w:rPr>
                <w:rFonts w:ascii="Arial" w:hAnsi="Arial"/>
                <w:b/>
                <w:i/>
              </w:rPr>
              <w:t xml:space="preserve"> </w:t>
            </w:r>
            <w:r>
              <w:rPr>
                <w:rFonts w:ascii="Arial" w:hAnsi="Arial"/>
              </w:rPr>
              <w:t>Pathologische anatomie</w:t>
            </w:r>
          </w:p>
        </w:tc>
        <w:tc>
          <w:tcPr>
            <w:tcW w:w="1276" w:type="dxa"/>
          </w:tcPr>
          <w:p w:rsidR="00795551" w:rsidRDefault="00795551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Default="0079555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Art. 32</w:t>
            </w:r>
            <w:r w:rsidR="00E81421" w:rsidRPr="00E81421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§ 1 Geneesheer, specialist in pathologische </w:t>
            </w:r>
            <w:r w:rsidRPr="00D817F0">
              <w:rPr>
                <w:rFonts w:ascii="Arial" w:hAnsi="Arial"/>
              </w:rPr>
              <w:t>anatomie</w:t>
            </w:r>
            <w:r w:rsidR="00E8328D" w:rsidRPr="00D817F0">
              <w:rPr>
                <w:rFonts w:ascii="Arial" w:hAnsi="Arial"/>
              </w:rPr>
              <w:t xml:space="preserve"> (A)</w:t>
            </w:r>
          </w:p>
        </w:tc>
        <w:tc>
          <w:tcPr>
            <w:tcW w:w="1276" w:type="dxa"/>
          </w:tcPr>
          <w:p w:rsidR="00795551" w:rsidRDefault="00795551" w:rsidP="007C679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7</w:t>
            </w: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Default="00E8142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795551">
              <w:rPr>
                <w:rFonts w:ascii="Arial" w:hAnsi="Arial"/>
              </w:rPr>
              <w:t>§§ 2 tot 1</w:t>
            </w:r>
            <w:r w:rsidR="00D310E0">
              <w:rPr>
                <w:rFonts w:ascii="Arial" w:hAnsi="Arial"/>
              </w:rPr>
              <w:t>1</w:t>
            </w:r>
            <w:r w:rsidR="00795551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6" w:type="dxa"/>
          </w:tcPr>
          <w:p w:rsidR="00795551" w:rsidRDefault="00795551" w:rsidP="005766E5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7 tot </w:t>
            </w:r>
            <w:r w:rsidR="005766E5">
              <w:rPr>
                <w:rFonts w:ascii="Arial" w:hAnsi="Arial"/>
              </w:rPr>
              <w:t>9</w:t>
            </w: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567" w:type="dxa"/>
          </w:tcPr>
          <w:p w:rsidR="00795551" w:rsidRDefault="0079555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804" w:type="dxa"/>
            <w:gridSpan w:val="2"/>
          </w:tcPr>
          <w:p w:rsidR="00795551" w:rsidRDefault="0079555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795551" w:rsidRDefault="00795551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95551" w:rsidTr="006129DE">
        <w:trPr>
          <w:cantSplit/>
        </w:trPr>
        <w:tc>
          <w:tcPr>
            <w:tcW w:w="8080" w:type="dxa"/>
            <w:gridSpan w:val="4"/>
          </w:tcPr>
          <w:p w:rsidR="00795551" w:rsidRDefault="0079555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AFDELING II.</w:t>
            </w:r>
            <w:r>
              <w:rPr>
                <w:rFonts w:ascii="Arial" w:hAnsi="Arial"/>
                <w:b/>
                <w:i/>
              </w:rPr>
              <w:t xml:space="preserve"> </w:t>
            </w:r>
            <w:r>
              <w:rPr>
                <w:rFonts w:ascii="Arial" w:hAnsi="Arial"/>
              </w:rPr>
              <w:t>Genetische onderzoeken</w:t>
            </w:r>
          </w:p>
        </w:tc>
        <w:tc>
          <w:tcPr>
            <w:tcW w:w="1276" w:type="dxa"/>
          </w:tcPr>
          <w:p w:rsidR="00795551" w:rsidRDefault="00795551" w:rsidP="002B335B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 w:rsidP="002B33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Default="0079555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33</w:t>
            </w:r>
            <w:r w:rsidR="00E81421" w:rsidRPr="00E81421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§ 1 Bekwaming van de in § 2 bedoelde geneesheer</w:t>
            </w:r>
          </w:p>
        </w:tc>
        <w:tc>
          <w:tcPr>
            <w:tcW w:w="1276" w:type="dxa"/>
          </w:tcPr>
          <w:p w:rsidR="00795551" w:rsidRDefault="00AE6583" w:rsidP="00AE658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6</w:t>
            </w: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 w:rsidP="002B33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Default="00E81421" w:rsidP="00E51951">
            <w:pPr>
              <w:tabs>
                <w:tab w:val="left" w:pos="1026"/>
              </w:tabs>
              <w:spacing w:line="240" w:lineRule="atLeast"/>
              <w:ind w:left="34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795551">
              <w:rPr>
                <w:rFonts w:ascii="Arial" w:hAnsi="Arial"/>
              </w:rPr>
              <w:t xml:space="preserve">§§ 2 tot </w:t>
            </w:r>
            <w:r w:rsidR="00AE6583">
              <w:rPr>
                <w:rFonts w:ascii="Arial" w:hAnsi="Arial"/>
              </w:rPr>
              <w:t>11</w:t>
            </w:r>
            <w:r w:rsidR="00795551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6" w:type="dxa"/>
          </w:tcPr>
          <w:p w:rsidR="00795551" w:rsidRDefault="00AE6583" w:rsidP="00AE658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795551">
              <w:rPr>
                <w:rFonts w:ascii="Arial" w:hAnsi="Arial"/>
              </w:rPr>
              <w:t xml:space="preserve"> en </w:t>
            </w:r>
            <w:r>
              <w:rPr>
                <w:rFonts w:ascii="Arial" w:hAnsi="Arial"/>
              </w:rPr>
              <w:t>8</w:t>
            </w: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 w:rsidP="002B33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Default="00795551" w:rsidP="002B335B">
            <w:pPr>
              <w:spacing w:line="240" w:lineRule="atLeast"/>
              <w:ind w:left="885" w:hanging="142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795551" w:rsidRDefault="00795551" w:rsidP="002B335B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 w:rsidP="002B33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Pr="00CD4609" w:rsidRDefault="00795551" w:rsidP="00EB74FE">
            <w:pPr>
              <w:spacing w:line="240" w:lineRule="atLeast"/>
              <w:ind w:left="1026" w:hanging="1026"/>
              <w:rPr>
                <w:rFonts w:ascii="Arial" w:hAnsi="Arial"/>
              </w:rPr>
            </w:pPr>
            <w:r w:rsidRPr="00CD4609">
              <w:rPr>
                <w:rFonts w:ascii="Arial" w:hAnsi="Arial"/>
                <w:b/>
              </w:rPr>
              <w:t xml:space="preserve">Art. 33bis </w:t>
            </w:r>
            <w:r w:rsidR="00EB74FE" w:rsidRPr="00505A60">
              <w:rPr>
                <w:rFonts w:ascii="Arial" w:hAnsi="Arial"/>
              </w:rPr>
              <w:tab/>
            </w:r>
            <w:r w:rsidRPr="00CD4609">
              <w:rPr>
                <w:rFonts w:ascii="Arial" w:hAnsi="Arial"/>
              </w:rPr>
              <w:t>§ 1</w:t>
            </w:r>
            <w:r w:rsidRPr="00CD4609">
              <w:rPr>
                <w:rFonts w:ascii="Arial" w:hAnsi="Arial"/>
                <w:b/>
              </w:rPr>
              <w:t xml:space="preserve">. </w:t>
            </w:r>
            <w:r w:rsidRPr="00CD4609">
              <w:rPr>
                <w:rFonts w:ascii="Arial" w:hAnsi="Arial"/>
              </w:rPr>
              <w:t>Moleculaire biologische testen op menselijk genetisch materiaal bij verworven aandoeningen.</w:t>
            </w:r>
          </w:p>
        </w:tc>
        <w:tc>
          <w:tcPr>
            <w:tcW w:w="1276" w:type="dxa"/>
          </w:tcPr>
          <w:p w:rsidR="00795551" w:rsidRDefault="00795551" w:rsidP="003E21C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tot </w:t>
            </w:r>
            <w:r w:rsidR="003E21CC">
              <w:rPr>
                <w:rFonts w:ascii="Arial" w:hAnsi="Arial"/>
              </w:rPr>
              <w:t>4</w:t>
            </w:r>
          </w:p>
        </w:tc>
      </w:tr>
      <w:tr w:rsidR="00312576" w:rsidRPr="00312576" w:rsidTr="006129DE">
        <w:trPr>
          <w:cantSplit/>
        </w:trPr>
        <w:tc>
          <w:tcPr>
            <w:tcW w:w="709" w:type="dxa"/>
          </w:tcPr>
          <w:p w:rsidR="00BD5631" w:rsidRPr="00312576" w:rsidRDefault="00BD5631" w:rsidP="002B33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BD5631" w:rsidRPr="00312576" w:rsidRDefault="00773CB3" w:rsidP="00BD563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 w:rsidRPr="00312576">
              <w:rPr>
                <w:rFonts w:ascii="Arial" w:hAnsi="Arial"/>
                <w:lang w:val="fr-BE"/>
              </w:rPr>
              <w:tab/>
            </w:r>
            <w:r w:rsidR="00BD5631" w:rsidRPr="00312576">
              <w:rPr>
                <w:rFonts w:ascii="Arial" w:hAnsi="Arial"/>
              </w:rPr>
              <w:t>§§ 2 tot 5</w:t>
            </w:r>
            <w:r w:rsidR="00005B27" w:rsidRPr="00312576">
              <w:rPr>
                <w:rFonts w:ascii="Arial" w:hAnsi="Arial"/>
              </w:rPr>
              <w:t xml:space="preserve"> - Toepassingsregelen</w:t>
            </w:r>
          </w:p>
        </w:tc>
        <w:tc>
          <w:tcPr>
            <w:tcW w:w="1276" w:type="dxa"/>
          </w:tcPr>
          <w:p w:rsidR="00BD5631" w:rsidRPr="00312576" w:rsidRDefault="003E21CC" w:rsidP="003E21CC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  <w:r w:rsidR="00BD5631" w:rsidRPr="00312576">
              <w:rPr>
                <w:rFonts w:ascii="Arial" w:hAnsi="Arial"/>
              </w:rPr>
              <w:t xml:space="preserve"> tot </w:t>
            </w:r>
            <w:r>
              <w:rPr>
                <w:rFonts w:ascii="Arial" w:hAnsi="Arial"/>
              </w:rPr>
              <w:t>7</w:t>
            </w:r>
          </w:p>
        </w:tc>
      </w:tr>
      <w:tr w:rsidR="00971222" w:rsidTr="006129DE">
        <w:trPr>
          <w:cantSplit/>
        </w:trPr>
        <w:tc>
          <w:tcPr>
            <w:tcW w:w="709" w:type="dxa"/>
          </w:tcPr>
          <w:p w:rsidR="00971222" w:rsidRDefault="00971222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971222" w:rsidRDefault="00971222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971222" w:rsidRDefault="00971222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795551" w:rsidTr="006129DE">
        <w:trPr>
          <w:cantSplit/>
        </w:trPr>
        <w:tc>
          <w:tcPr>
            <w:tcW w:w="9356" w:type="dxa"/>
            <w:gridSpan w:val="5"/>
          </w:tcPr>
          <w:p w:rsidR="00795551" w:rsidRDefault="00795551" w:rsidP="00BD5631">
            <w:pPr>
              <w:spacing w:line="240" w:lineRule="atLeast"/>
              <w:ind w:left="2019" w:hanging="2019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HOOFDSTUK VIII. PERCUTANE INTERVENTIONELE VERSTREKKINGEN</w:t>
            </w:r>
            <w:r w:rsidR="00BD5631">
              <w:rPr>
                <w:rFonts w:ascii="Arial" w:hAnsi="Arial"/>
                <w:b/>
                <w:sz w:val="24"/>
              </w:rPr>
              <w:br/>
            </w:r>
            <w:r>
              <w:rPr>
                <w:rFonts w:ascii="Arial" w:hAnsi="Arial"/>
                <w:b/>
                <w:sz w:val="24"/>
              </w:rPr>
              <w:t xml:space="preserve"> ONDER MEDISCHE BEELDVORMINGSCONTROLE</w:t>
            </w: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Default="0079555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34</w:t>
            </w:r>
            <w:r w:rsidR="00BD5631" w:rsidRPr="00BD5631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§ 1 Bekwaming van de in § 2 bedoelde geneesheer</w:t>
            </w:r>
          </w:p>
        </w:tc>
        <w:tc>
          <w:tcPr>
            <w:tcW w:w="1276" w:type="dxa"/>
          </w:tcPr>
          <w:p w:rsidR="00795551" w:rsidRDefault="00795551" w:rsidP="00606FD7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13</w:t>
            </w:r>
          </w:p>
        </w:tc>
      </w:tr>
      <w:tr w:rsidR="00795551" w:rsidTr="006129DE">
        <w:trPr>
          <w:cantSplit/>
        </w:trPr>
        <w:tc>
          <w:tcPr>
            <w:tcW w:w="709" w:type="dxa"/>
          </w:tcPr>
          <w:p w:rsidR="00795551" w:rsidRDefault="00795551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795551" w:rsidRDefault="00BD5631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 w:rsidRPr="00E51951">
              <w:rPr>
                <w:rFonts w:ascii="Arial" w:hAnsi="Arial"/>
              </w:rPr>
              <w:tab/>
            </w:r>
            <w:r w:rsidR="00795551">
              <w:rPr>
                <w:rFonts w:ascii="Arial" w:hAnsi="Arial"/>
              </w:rPr>
              <w:t>§</w:t>
            </w:r>
            <w:r w:rsidR="004367C3">
              <w:rPr>
                <w:rFonts w:ascii="Arial" w:hAnsi="Arial"/>
              </w:rPr>
              <w:t>§</w:t>
            </w:r>
            <w:r w:rsidR="00795551">
              <w:rPr>
                <w:rFonts w:ascii="Arial" w:hAnsi="Arial"/>
              </w:rPr>
              <w:t xml:space="preserve"> 2 </w:t>
            </w:r>
            <w:r w:rsidR="004367C3">
              <w:rPr>
                <w:rFonts w:ascii="Arial" w:hAnsi="Arial"/>
              </w:rPr>
              <w:t xml:space="preserve">tot 7 </w:t>
            </w:r>
            <w:r w:rsidR="00795551">
              <w:rPr>
                <w:rFonts w:ascii="Arial" w:hAnsi="Arial"/>
              </w:rPr>
              <w:t>- Toepassingsregelen</w:t>
            </w:r>
          </w:p>
        </w:tc>
        <w:tc>
          <w:tcPr>
            <w:tcW w:w="1276" w:type="dxa"/>
          </w:tcPr>
          <w:p w:rsidR="00795551" w:rsidRDefault="00A16766" w:rsidP="004367C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14 en</w:t>
            </w:r>
            <w:r w:rsidR="00F06563">
              <w:rPr>
                <w:rFonts w:ascii="Arial" w:hAnsi="Arial"/>
              </w:rPr>
              <w:t xml:space="preserve"> </w:t>
            </w:r>
            <w:r w:rsidR="00795551">
              <w:rPr>
                <w:rFonts w:ascii="Arial" w:hAnsi="Arial"/>
              </w:rPr>
              <w:t>1</w:t>
            </w:r>
            <w:r w:rsidR="004367C3">
              <w:rPr>
                <w:rFonts w:ascii="Arial" w:hAnsi="Arial"/>
              </w:rPr>
              <w:t>5</w:t>
            </w:r>
          </w:p>
        </w:tc>
      </w:tr>
      <w:tr w:rsidR="00111C5B" w:rsidTr="00773CB3">
        <w:trPr>
          <w:cantSplit/>
        </w:trPr>
        <w:tc>
          <w:tcPr>
            <w:tcW w:w="709" w:type="dxa"/>
          </w:tcPr>
          <w:p w:rsidR="00111C5B" w:rsidRDefault="00111C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</w:tcPr>
          <w:p w:rsidR="00111C5B" w:rsidRDefault="00111C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6521" w:type="dxa"/>
          </w:tcPr>
          <w:p w:rsidR="00111C5B" w:rsidRDefault="00111C5B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111C5B" w:rsidRDefault="00111C5B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3F22DF" w:rsidTr="00773CB3">
        <w:trPr>
          <w:cantSplit/>
        </w:trPr>
        <w:tc>
          <w:tcPr>
            <w:tcW w:w="8080" w:type="dxa"/>
            <w:gridSpan w:val="4"/>
          </w:tcPr>
          <w:p w:rsidR="003F22DF" w:rsidRDefault="003F22DF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HOOFDSTUK X. LOGOPEDIE</w:t>
            </w:r>
          </w:p>
        </w:tc>
        <w:tc>
          <w:tcPr>
            <w:tcW w:w="1276" w:type="dxa"/>
          </w:tcPr>
          <w:p w:rsidR="003F22DF" w:rsidRDefault="003F22DF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  <w:tr w:rsidR="003F22DF" w:rsidTr="00773CB3">
        <w:trPr>
          <w:cantSplit/>
        </w:trPr>
        <w:tc>
          <w:tcPr>
            <w:tcW w:w="709" w:type="dxa"/>
          </w:tcPr>
          <w:p w:rsidR="003F22DF" w:rsidRDefault="003F22D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22DF" w:rsidRDefault="003F22DF" w:rsidP="00D817F0">
            <w:pPr>
              <w:tabs>
                <w:tab w:val="left" w:pos="1026"/>
              </w:tabs>
              <w:spacing w:line="240" w:lineRule="atLeast"/>
              <w:ind w:left="1026" w:hanging="1026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Art. 36</w:t>
            </w:r>
            <w:r w:rsidR="00DE653A" w:rsidRPr="001A1E21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 xml:space="preserve">§ 1 </w:t>
            </w:r>
            <w:r w:rsidR="00312576" w:rsidRPr="00312576">
              <w:rPr>
                <w:rFonts w:ascii="Arial" w:hAnsi="Arial"/>
              </w:rPr>
              <w:t>L</w:t>
            </w:r>
            <w:r w:rsidRPr="00312576">
              <w:rPr>
                <w:rFonts w:ascii="Arial" w:hAnsi="Arial"/>
              </w:rPr>
              <w:t>ogopedisten</w:t>
            </w:r>
            <w:r w:rsidR="001A1E21" w:rsidRPr="00312576">
              <w:rPr>
                <w:rFonts w:ascii="Arial" w:hAnsi="Arial"/>
              </w:rPr>
              <w:t xml:space="preserve"> (R)</w:t>
            </w:r>
          </w:p>
        </w:tc>
        <w:tc>
          <w:tcPr>
            <w:tcW w:w="1276" w:type="dxa"/>
          </w:tcPr>
          <w:p w:rsidR="003F22DF" w:rsidRDefault="003F22DF" w:rsidP="009A2B8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 tot 4</w:t>
            </w:r>
          </w:p>
        </w:tc>
      </w:tr>
      <w:tr w:rsidR="003F22DF" w:rsidTr="00773CB3">
        <w:trPr>
          <w:cantSplit/>
        </w:trPr>
        <w:tc>
          <w:tcPr>
            <w:tcW w:w="709" w:type="dxa"/>
          </w:tcPr>
          <w:p w:rsidR="003F22DF" w:rsidRDefault="003F22D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22DF" w:rsidRDefault="00DE653A" w:rsidP="00E51951">
            <w:pPr>
              <w:tabs>
                <w:tab w:val="left" w:pos="1026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lang w:val="fr-BE"/>
              </w:rPr>
              <w:tab/>
            </w:r>
            <w:r w:rsidR="003F22DF">
              <w:rPr>
                <w:rFonts w:ascii="Arial" w:hAnsi="Arial"/>
              </w:rPr>
              <w:t>§§ 2 tot 8 - Toepassingsregelen</w:t>
            </w:r>
          </w:p>
        </w:tc>
        <w:tc>
          <w:tcPr>
            <w:tcW w:w="1276" w:type="dxa"/>
          </w:tcPr>
          <w:p w:rsidR="003F22DF" w:rsidRDefault="003F22DF" w:rsidP="009A2B83">
            <w:pPr>
              <w:spacing w:line="240" w:lineRule="atLeas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4 tot 22</w:t>
            </w:r>
          </w:p>
        </w:tc>
      </w:tr>
      <w:tr w:rsidR="003F22DF" w:rsidTr="00773CB3">
        <w:trPr>
          <w:cantSplit/>
        </w:trPr>
        <w:tc>
          <w:tcPr>
            <w:tcW w:w="709" w:type="dxa"/>
          </w:tcPr>
          <w:p w:rsidR="003F22DF" w:rsidRDefault="003F22D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7371" w:type="dxa"/>
            <w:gridSpan w:val="3"/>
          </w:tcPr>
          <w:p w:rsidR="003F22DF" w:rsidRDefault="003F22DF">
            <w:pPr>
              <w:spacing w:line="240" w:lineRule="atLeast"/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3F22DF" w:rsidRDefault="003F22DF" w:rsidP="009A2B83">
            <w:pPr>
              <w:spacing w:line="240" w:lineRule="atLeast"/>
              <w:jc w:val="right"/>
              <w:rPr>
                <w:rFonts w:ascii="Arial" w:hAnsi="Arial"/>
              </w:rPr>
            </w:pPr>
          </w:p>
        </w:tc>
      </w:tr>
    </w:tbl>
    <w:p w:rsidR="0015670C" w:rsidRDefault="0015670C" w:rsidP="00A1481B"/>
    <w:sectPr w:rsidR="0015670C" w:rsidSect="007E7E2D">
      <w:pgSz w:w="11906" w:h="16838"/>
      <w:pgMar w:top="993" w:right="992" w:bottom="1135" w:left="1134" w:header="568" w:footer="59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576" w:rsidRDefault="00312576">
      <w:r>
        <w:separator/>
      </w:r>
    </w:p>
  </w:endnote>
  <w:endnote w:type="continuationSeparator" w:id="0">
    <w:p w:rsidR="00312576" w:rsidRDefault="0031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576" w:rsidRDefault="00312576">
    <w:pPr>
      <w:pStyle w:val="Voettekst"/>
      <w:rPr>
        <w:b/>
      </w:rPr>
    </w:pPr>
    <w:r>
      <w:rPr>
        <w:spacing w:val="-2"/>
      </w:rPr>
      <w:t>________________________________________________________________________________________________</w:t>
    </w:r>
    <w:r>
      <w:rPr>
        <w:spacing w:val="-2"/>
      </w:rPr>
      <w:fldChar w:fldCharType="begin"/>
    </w:r>
    <w:r>
      <w:rPr>
        <w:spacing w:val="-2"/>
      </w:rPr>
      <w:instrText>ADVANCE \D 5.60</w:instrText>
    </w:r>
    <w:r>
      <w:rPr>
        <w:spacing w:val="-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576" w:rsidRDefault="00312576">
      <w:r>
        <w:separator/>
      </w:r>
    </w:p>
  </w:footnote>
  <w:footnote w:type="continuationSeparator" w:id="0">
    <w:p w:rsidR="00312576" w:rsidRDefault="00312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576" w:rsidRDefault="00312576">
    <w:pPr>
      <w:pStyle w:val="Koptekst"/>
      <w:tabs>
        <w:tab w:val="clear" w:pos="4153"/>
        <w:tab w:val="clear" w:pos="8306"/>
        <w:tab w:val="center" w:pos="4820"/>
        <w:tab w:val="right" w:pos="9356"/>
      </w:tabs>
      <w:rPr>
        <w:rStyle w:val="Paginanummer"/>
        <w:rFonts w:ascii="Arial" w:hAnsi="Arial"/>
        <w:b/>
      </w:rPr>
    </w:pPr>
    <w:r>
      <w:rPr>
        <w:rFonts w:ascii="Arial" w:hAnsi="Arial"/>
        <w:b/>
      </w:rPr>
      <w:tab/>
      <w:t>INHOUDSTAFEL</w:t>
    </w:r>
    <w:r>
      <w:rPr>
        <w:rFonts w:ascii="Arial" w:hAnsi="Arial"/>
        <w:b/>
      </w:rPr>
      <w:tab/>
      <w:t xml:space="preserve">pag. </w:t>
    </w:r>
    <w:r>
      <w:rPr>
        <w:rStyle w:val="Paginanummer"/>
        <w:rFonts w:ascii="Arial" w:hAnsi="Arial"/>
        <w:b/>
      </w:rPr>
      <w:fldChar w:fldCharType="begin"/>
    </w:r>
    <w:r>
      <w:rPr>
        <w:rStyle w:val="Paginanummer"/>
        <w:rFonts w:ascii="Arial" w:hAnsi="Arial"/>
        <w:b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 w:rsidR="007E7E2D">
      <w:rPr>
        <w:rStyle w:val="Paginanummer"/>
        <w:rFonts w:ascii="Arial" w:hAnsi="Arial"/>
        <w:b/>
        <w:noProof/>
      </w:rPr>
      <w:t>8</w:t>
    </w:r>
    <w:r>
      <w:rPr>
        <w:rStyle w:val="Paginanummer"/>
        <w:rFonts w:ascii="Arial" w:hAnsi="Arial"/>
        <w:b/>
      </w:rPr>
      <w:fldChar w:fldCharType="end"/>
    </w:r>
  </w:p>
  <w:p w:rsidR="00312576" w:rsidRDefault="00312576" w:rsidP="00F92DA1">
    <w:pPr>
      <w:pStyle w:val="Koptekst"/>
      <w:ind w:right="-1"/>
    </w:pPr>
    <w:r>
      <w:rPr>
        <w:spacing w:val="-2"/>
      </w:rPr>
      <w:t>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D1575"/>
    <w:multiLevelType w:val="hybridMultilevel"/>
    <w:tmpl w:val="3914458C"/>
    <w:lvl w:ilvl="0" w:tplc="D084F002">
      <w:start w:val="16"/>
      <w:numFmt w:val="bullet"/>
      <w:lvlText w:val="-"/>
      <w:lvlJc w:val="left"/>
      <w:pPr>
        <w:ind w:left="675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06351FE"/>
    <w:multiLevelType w:val="hybridMultilevel"/>
    <w:tmpl w:val="A87AFDF2"/>
    <w:lvl w:ilvl="0" w:tplc="E68E64A6">
      <w:start w:val="14"/>
      <w:numFmt w:val="bullet"/>
      <w:lvlText w:val="-"/>
      <w:lvlJc w:val="left"/>
      <w:pPr>
        <w:ind w:left="675" w:hanging="360"/>
      </w:pPr>
      <w:rPr>
        <w:rFonts w:ascii="Arial" w:eastAsia="Times New Roman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>
    <w:nsid w:val="143021E8"/>
    <w:multiLevelType w:val="hybridMultilevel"/>
    <w:tmpl w:val="80C6A762"/>
    <w:lvl w:ilvl="0" w:tplc="F3605B5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96F20"/>
    <w:multiLevelType w:val="hybridMultilevel"/>
    <w:tmpl w:val="80C6A762"/>
    <w:lvl w:ilvl="0" w:tplc="F3605B5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37"/>
    <w:rsid w:val="00002B8C"/>
    <w:rsid w:val="000038D4"/>
    <w:rsid w:val="00003BCD"/>
    <w:rsid w:val="00004E5E"/>
    <w:rsid w:val="00005B27"/>
    <w:rsid w:val="00014933"/>
    <w:rsid w:val="000204C0"/>
    <w:rsid w:val="00020760"/>
    <w:rsid w:val="0002090E"/>
    <w:rsid w:val="00024167"/>
    <w:rsid w:val="0002570B"/>
    <w:rsid w:val="00027353"/>
    <w:rsid w:val="00027BB9"/>
    <w:rsid w:val="00031333"/>
    <w:rsid w:val="0003143B"/>
    <w:rsid w:val="00031A5D"/>
    <w:rsid w:val="00032747"/>
    <w:rsid w:val="00033D63"/>
    <w:rsid w:val="000353E8"/>
    <w:rsid w:val="00035AC5"/>
    <w:rsid w:val="00040EFD"/>
    <w:rsid w:val="00041D89"/>
    <w:rsid w:val="0004310E"/>
    <w:rsid w:val="00043A7C"/>
    <w:rsid w:val="00045359"/>
    <w:rsid w:val="00046701"/>
    <w:rsid w:val="00050E40"/>
    <w:rsid w:val="00052572"/>
    <w:rsid w:val="00052AC0"/>
    <w:rsid w:val="00052E2C"/>
    <w:rsid w:val="000532E2"/>
    <w:rsid w:val="00053416"/>
    <w:rsid w:val="000536B6"/>
    <w:rsid w:val="000559F0"/>
    <w:rsid w:val="00060530"/>
    <w:rsid w:val="00061DDA"/>
    <w:rsid w:val="00062FA6"/>
    <w:rsid w:val="00063110"/>
    <w:rsid w:val="0006454D"/>
    <w:rsid w:val="000660D9"/>
    <w:rsid w:val="00066BD4"/>
    <w:rsid w:val="0006745C"/>
    <w:rsid w:val="00070F16"/>
    <w:rsid w:val="00072F9D"/>
    <w:rsid w:val="00073399"/>
    <w:rsid w:val="000735E1"/>
    <w:rsid w:val="00074561"/>
    <w:rsid w:val="0007506D"/>
    <w:rsid w:val="00075297"/>
    <w:rsid w:val="000778C1"/>
    <w:rsid w:val="0008158C"/>
    <w:rsid w:val="00086499"/>
    <w:rsid w:val="00090093"/>
    <w:rsid w:val="00090189"/>
    <w:rsid w:val="00090E67"/>
    <w:rsid w:val="00092859"/>
    <w:rsid w:val="00095936"/>
    <w:rsid w:val="00096888"/>
    <w:rsid w:val="000A0DD5"/>
    <w:rsid w:val="000A1EE9"/>
    <w:rsid w:val="000A556B"/>
    <w:rsid w:val="000A5B86"/>
    <w:rsid w:val="000A5F35"/>
    <w:rsid w:val="000A7168"/>
    <w:rsid w:val="000B2BCD"/>
    <w:rsid w:val="000B43F3"/>
    <w:rsid w:val="000B71F2"/>
    <w:rsid w:val="000C1104"/>
    <w:rsid w:val="000C1C6B"/>
    <w:rsid w:val="000C59DE"/>
    <w:rsid w:val="000C5D53"/>
    <w:rsid w:val="000C6BB8"/>
    <w:rsid w:val="000C74C9"/>
    <w:rsid w:val="000D0B18"/>
    <w:rsid w:val="000D190B"/>
    <w:rsid w:val="000D50F1"/>
    <w:rsid w:val="000E1085"/>
    <w:rsid w:val="000E2AB0"/>
    <w:rsid w:val="000E2AD5"/>
    <w:rsid w:val="000E4D4D"/>
    <w:rsid w:val="000E6068"/>
    <w:rsid w:val="000F02D9"/>
    <w:rsid w:val="000F0E9A"/>
    <w:rsid w:val="000F32F7"/>
    <w:rsid w:val="000F38CA"/>
    <w:rsid w:val="000F4217"/>
    <w:rsid w:val="000F54B9"/>
    <w:rsid w:val="0010079B"/>
    <w:rsid w:val="0010520B"/>
    <w:rsid w:val="0010652E"/>
    <w:rsid w:val="001069AE"/>
    <w:rsid w:val="00111521"/>
    <w:rsid w:val="00111C5B"/>
    <w:rsid w:val="0011238A"/>
    <w:rsid w:val="00112C56"/>
    <w:rsid w:val="00117C07"/>
    <w:rsid w:val="00122CFC"/>
    <w:rsid w:val="00122F40"/>
    <w:rsid w:val="001253CA"/>
    <w:rsid w:val="00125B40"/>
    <w:rsid w:val="001264E7"/>
    <w:rsid w:val="00126B3A"/>
    <w:rsid w:val="00131568"/>
    <w:rsid w:val="00131BB2"/>
    <w:rsid w:val="001321C5"/>
    <w:rsid w:val="0013363F"/>
    <w:rsid w:val="0013627B"/>
    <w:rsid w:val="001369B4"/>
    <w:rsid w:val="00137E00"/>
    <w:rsid w:val="001424DB"/>
    <w:rsid w:val="00144973"/>
    <w:rsid w:val="00147354"/>
    <w:rsid w:val="00150819"/>
    <w:rsid w:val="00150DE1"/>
    <w:rsid w:val="00152122"/>
    <w:rsid w:val="0015670C"/>
    <w:rsid w:val="00157367"/>
    <w:rsid w:val="00165B75"/>
    <w:rsid w:val="001667C4"/>
    <w:rsid w:val="0017347C"/>
    <w:rsid w:val="00173E7B"/>
    <w:rsid w:val="00174DE2"/>
    <w:rsid w:val="00175CF2"/>
    <w:rsid w:val="00176E9F"/>
    <w:rsid w:val="00177C26"/>
    <w:rsid w:val="0018023D"/>
    <w:rsid w:val="0018292E"/>
    <w:rsid w:val="001840C4"/>
    <w:rsid w:val="0018666C"/>
    <w:rsid w:val="00187162"/>
    <w:rsid w:val="00190D0F"/>
    <w:rsid w:val="001928CF"/>
    <w:rsid w:val="00192EA9"/>
    <w:rsid w:val="00194E75"/>
    <w:rsid w:val="00195A63"/>
    <w:rsid w:val="001961CE"/>
    <w:rsid w:val="00197794"/>
    <w:rsid w:val="001A0CC7"/>
    <w:rsid w:val="001A10ED"/>
    <w:rsid w:val="001A1E21"/>
    <w:rsid w:val="001A2EDD"/>
    <w:rsid w:val="001A46AE"/>
    <w:rsid w:val="001A487E"/>
    <w:rsid w:val="001A692B"/>
    <w:rsid w:val="001A7380"/>
    <w:rsid w:val="001B03C9"/>
    <w:rsid w:val="001B2861"/>
    <w:rsid w:val="001B3B68"/>
    <w:rsid w:val="001B5EE9"/>
    <w:rsid w:val="001B6537"/>
    <w:rsid w:val="001B7A09"/>
    <w:rsid w:val="001C5BA5"/>
    <w:rsid w:val="001C6C37"/>
    <w:rsid w:val="001D06A2"/>
    <w:rsid w:val="001D0974"/>
    <w:rsid w:val="001D1499"/>
    <w:rsid w:val="001D3A80"/>
    <w:rsid w:val="001D3C92"/>
    <w:rsid w:val="001D4360"/>
    <w:rsid w:val="001D625D"/>
    <w:rsid w:val="001D661B"/>
    <w:rsid w:val="001D73A5"/>
    <w:rsid w:val="001E075A"/>
    <w:rsid w:val="001E2C8B"/>
    <w:rsid w:val="001E36AA"/>
    <w:rsid w:val="001E4CD2"/>
    <w:rsid w:val="001E4FA3"/>
    <w:rsid w:val="001E5D93"/>
    <w:rsid w:val="001E60E0"/>
    <w:rsid w:val="001E6DF4"/>
    <w:rsid w:val="001E70C2"/>
    <w:rsid w:val="001E7615"/>
    <w:rsid w:val="001F46A1"/>
    <w:rsid w:val="001F48AF"/>
    <w:rsid w:val="001F56C4"/>
    <w:rsid w:val="001F7167"/>
    <w:rsid w:val="001F7AD9"/>
    <w:rsid w:val="00200780"/>
    <w:rsid w:val="00206C41"/>
    <w:rsid w:val="00212DEA"/>
    <w:rsid w:val="00214513"/>
    <w:rsid w:val="00214908"/>
    <w:rsid w:val="0021532E"/>
    <w:rsid w:val="002161B0"/>
    <w:rsid w:val="00216AB7"/>
    <w:rsid w:val="00220736"/>
    <w:rsid w:val="00222487"/>
    <w:rsid w:val="00225A38"/>
    <w:rsid w:val="002271BF"/>
    <w:rsid w:val="00227EC1"/>
    <w:rsid w:val="00230484"/>
    <w:rsid w:val="0023512B"/>
    <w:rsid w:val="00237402"/>
    <w:rsid w:val="002379EA"/>
    <w:rsid w:val="00237E15"/>
    <w:rsid w:val="00240713"/>
    <w:rsid w:val="00241B6D"/>
    <w:rsid w:val="00242FA6"/>
    <w:rsid w:val="00243845"/>
    <w:rsid w:val="00243871"/>
    <w:rsid w:val="00243A1E"/>
    <w:rsid w:val="002446D2"/>
    <w:rsid w:val="00246669"/>
    <w:rsid w:val="00250A8F"/>
    <w:rsid w:val="00251F77"/>
    <w:rsid w:val="0025270E"/>
    <w:rsid w:val="00252950"/>
    <w:rsid w:val="00253280"/>
    <w:rsid w:val="00253901"/>
    <w:rsid w:val="00253A79"/>
    <w:rsid w:val="00253B44"/>
    <w:rsid w:val="0025424E"/>
    <w:rsid w:val="00254EB2"/>
    <w:rsid w:val="00256843"/>
    <w:rsid w:val="00257FE7"/>
    <w:rsid w:val="002614E5"/>
    <w:rsid w:val="002655A9"/>
    <w:rsid w:val="0026581F"/>
    <w:rsid w:val="00265895"/>
    <w:rsid w:val="002672EF"/>
    <w:rsid w:val="00267EED"/>
    <w:rsid w:val="00275C20"/>
    <w:rsid w:val="00276C10"/>
    <w:rsid w:val="00276CB8"/>
    <w:rsid w:val="0028057F"/>
    <w:rsid w:val="002811FB"/>
    <w:rsid w:val="00281F32"/>
    <w:rsid w:val="00282534"/>
    <w:rsid w:val="00282FF6"/>
    <w:rsid w:val="0028358D"/>
    <w:rsid w:val="002848B7"/>
    <w:rsid w:val="002859FC"/>
    <w:rsid w:val="00286788"/>
    <w:rsid w:val="002870DD"/>
    <w:rsid w:val="00287127"/>
    <w:rsid w:val="0028734F"/>
    <w:rsid w:val="00287535"/>
    <w:rsid w:val="002906AD"/>
    <w:rsid w:val="002963B1"/>
    <w:rsid w:val="00296AF4"/>
    <w:rsid w:val="002A416B"/>
    <w:rsid w:val="002A46AC"/>
    <w:rsid w:val="002A7BBA"/>
    <w:rsid w:val="002B0D11"/>
    <w:rsid w:val="002B24A9"/>
    <w:rsid w:val="002B291E"/>
    <w:rsid w:val="002B335B"/>
    <w:rsid w:val="002B37A6"/>
    <w:rsid w:val="002B71A1"/>
    <w:rsid w:val="002B7749"/>
    <w:rsid w:val="002B7825"/>
    <w:rsid w:val="002B7B0D"/>
    <w:rsid w:val="002C0279"/>
    <w:rsid w:val="002C09D9"/>
    <w:rsid w:val="002C0BB4"/>
    <w:rsid w:val="002C118D"/>
    <w:rsid w:val="002C4AEC"/>
    <w:rsid w:val="002C5384"/>
    <w:rsid w:val="002C5F79"/>
    <w:rsid w:val="002C6585"/>
    <w:rsid w:val="002D0905"/>
    <w:rsid w:val="002D0C95"/>
    <w:rsid w:val="002D19B6"/>
    <w:rsid w:val="002D27A6"/>
    <w:rsid w:val="002D3C85"/>
    <w:rsid w:val="002D4B9D"/>
    <w:rsid w:val="002D5945"/>
    <w:rsid w:val="002E0700"/>
    <w:rsid w:val="002E0811"/>
    <w:rsid w:val="002E0A10"/>
    <w:rsid w:val="002E1D74"/>
    <w:rsid w:val="002E1F5C"/>
    <w:rsid w:val="002E59BD"/>
    <w:rsid w:val="002E5EF5"/>
    <w:rsid w:val="002E687C"/>
    <w:rsid w:val="002E7675"/>
    <w:rsid w:val="002E7D4E"/>
    <w:rsid w:val="002F13A4"/>
    <w:rsid w:val="002F195F"/>
    <w:rsid w:val="002F1B49"/>
    <w:rsid w:val="002F2F74"/>
    <w:rsid w:val="002F3EEE"/>
    <w:rsid w:val="002F437E"/>
    <w:rsid w:val="002F4BE6"/>
    <w:rsid w:val="002F5DD3"/>
    <w:rsid w:val="002F6638"/>
    <w:rsid w:val="00302688"/>
    <w:rsid w:val="003032B0"/>
    <w:rsid w:val="003045DC"/>
    <w:rsid w:val="00304E68"/>
    <w:rsid w:val="00310256"/>
    <w:rsid w:val="00312576"/>
    <w:rsid w:val="003130C8"/>
    <w:rsid w:val="003147B7"/>
    <w:rsid w:val="0031507F"/>
    <w:rsid w:val="003158F3"/>
    <w:rsid w:val="00317CA6"/>
    <w:rsid w:val="00324453"/>
    <w:rsid w:val="0032525B"/>
    <w:rsid w:val="0032574D"/>
    <w:rsid w:val="00332468"/>
    <w:rsid w:val="003326C3"/>
    <w:rsid w:val="0033303A"/>
    <w:rsid w:val="00333208"/>
    <w:rsid w:val="003334A4"/>
    <w:rsid w:val="003349F3"/>
    <w:rsid w:val="00337593"/>
    <w:rsid w:val="00337742"/>
    <w:rsid w:val="00337BF0"/>
    <w:rsid w:val="00340D0A"/>
    <w:rsid w:val="00340DBE"/>
    <w:rsid w:val="00340E47"/>
    <w:rsid w:val="0034105E"/>
    <w:rsid w:val="0034196A"/>
    <w:rsid w:val="003422AF"/>
    <w:rsid w:val="003422F6"/>
    <w:rsid w:val="00343961"/>
    <w:rsid w:val="00344255"/>
    <w:rsid w:val="00345809"/>
    <w:rsid w:val="003465FE"/>
    <w:rsid w:val="00346FF7"/>
    <w:rsid w:val="00347A7C"/>
    <w:rsid w:val="00351F4A"/>
    <w:rsid w:val="0035768F"/>
    <w:rsid w:val="003609C6"/>
    <w:rsid w:val="00361303"/>
    <w:rsid w:val="00361BE2"/>
    <w:rsid w:val="00363D85"/>
    <w:rsid w:val="003644CF"/>
    <w:rsid w:val="00365240"/>
    <w:rsid w:val="00366769"/>
    <w:rsid w:val="00366A1F"/>
    <w:rsid w:val="00366E45"/>
    <w:rsid w:val="003675BC"/>
    <w:rsid w:val="00375F6F"/>
    <w:rsid w:val="00380E83"/>
    <w:rsid w:val="00381D7B"/>
    <w:rsid w:val="00382409"/>
    <w:rsid w:val="00384EFA"/>
    <w:rsid w:val="00385934"/>
    <w:rsid w:val="00386794"/>
    <w:rsid w:val="00391045"/>
    <w:rsid w:val="003925AA"/>
    <w:rsid w:val="00394500"/>
    <w:rsid w:val="00396C22"/>
    <w:rsid w:val="00397B3E"/>
    <w:rsid w:val="003A001B"/>
    <w:rsid w:val="003A116A"/>
    <w:rsid w:val="003A1485"/>
    <w:rsid w:val="003A2C1C"/>
    <w:rsid w:val="003A6165"/>
    <w:rsid w:val="003A62E8"/>
    <w:rsid w:val="003A6532"/>
    <w:rsid w:val="003B0960"/>
    <w:rsid w:val="003B19AC"/>
    <w:rsid w:val="003B1FAA"/>
    <w:rsid w:val="003B2944"/>
    <w:rsid w:val="003B30C4"/>
    <w:rsid w:val="003B6150"/>
    <w:rsid w:val="003B66B9"/>
    <w:rsid w:val="003B78BD"/>
    <w:rsid w:val="003C1FED"/>
    <w:rsid w:val="003C292B"/>
    <w:rsid w:val="003C3C82"/>
    <w:rsid w:val="003C3CE3"/>
    <w:rsid w:val="003C49A8"/>
    <w:rsid w:val="003C4A5A"/>
    <w:rsid w:val="003C4FE2"/>
    <w:rsid w:val="003C506C"/>
    <w:rsid w:val="003C514F"/>
    <w:rsid w:val="003C52FC"/>
    <w:rsid w:val="003C6596"/>
    <w:rsid w:val="003C728F"/>
    <w:rsid w:val="003D1354"/>
    <w:rsid w:val="003D2DB6"/>
    <w:rsid w:val="003D4304"/>
    <w:rsid w:val="003D5093"/>
    <w:rsid w:val="003D52A9"/>
    <w:rsid w:val="003D7286"/>
    <w:rsid w:val="003E04E1"/>
    <w:rsid w:val="003E07FA"/>
    <w:rsid w:val="003E21CC"/>
    <w:rsid w:val="003E4ED2"/>
    <w:rsid w:val="003F22DF"/>
    <w:rsid w:val="003F29C6"/>
    <w:rsid w:val="003F36DF"/>
    <w:rsid w:val="003F384E"/>
    <w:rsid w:val="003F4BCE"/>
    <w:rsid w:val="003F4DC6"/>
    <w:rsid w:val="003F77A1"/>
    <w:rsid w:val="003F7BA0"/>
    <w:rsid w:val="004005A9"/>
    <w:rsid w:val="00401241"/>
    <w:rsid w:val="00401D92"/>
    <w:rsid w:val="0040403F"/>
    <w:rsid w:val="00405783"/>
    <w:rsid w:val="00411064"/>
    <w:rsid w:val="00411E4E"/>
    <w:rsid w:val="00412151"/>
    <w:rsid w:val="0041442C"/>
    <w:rsid w:val="00414A29"/>
    <w:rsid w:val="004151DE"/>
    <w:rsid w:val="00415658"/>
    <w:rsid w:val="00416134"/>
    <w:rsid w:val="004164C5"/>
    <w:rsid w:val="0042019B"/>
    <w:rsid w:val="0042306D"/>
    <w:rsid w:val="004241EA"/>
    <w:rsid w:val="00425F04"/>
    <w:rsid w:val="00426A28"/>
    <w:rsid w:val="00427735"/>
    <w:rsid w:val="004278F6"/>
    <w:rsid w:val="00430C1F"/>
    <w:rsid w:val="004348F9"/>
    <w:rsid w:val="00435B2B"/>
    <w:rsid w:val="00436754"/>
    <w:rsid w:val="004367C3"/>
    <w:rsid w:val="00437142"/>
    <w:rsid w:val="00440B4C"/>
    <w:rsid w:val="00441469"/>
    <w:rsid w:val="00441F6E"/>
    <w:rsid w:val="00442F3B"/>
    <w:rsid w:val="004435AA"/>
    <w:rsid w:val="00443981"/>
    <w:rsid w:val="0044529C"/>
    <w:rsid w:val="0045113B"/>
    <w:rsid w:val="00455470"/>
    <w:rsid w:val="00457DE6"/>
    <w:rsid w:val="004601D2"/>
    <w:rsid w:val="00460F6C"/>
    <w:rsid w:val="00463A4A"/>
    <w:rsid w:val="00465283"/>
    <w:rsid w:val="004676A5"/>
    <w:rsid w:val="004679D6"/>
    <w:rsid w:val="00470A4B"/>
    <w:rsid w:val="0047164C"/>
    <w:rsid w:val="004718EF"/>
    <w:rsid w:val="004734B3"/>
    <w:rsid w:val="0047650E"/>
    <w:rsid w:val="0047693F"/>
    <w:rsid w:val="00476FAF"/>
    <w:rsid w:val="00477668"/>
    <w:rsid w:val="00477957"/>
    <w:rsid w:val="00480269"/>
    <w:rsid w:val="004810F4"/>
    <w:rsid w:val="0048166C"/>
    <w:rsid w:val="00484588"/>
    <w:rsid w:val="00484767"/>
    <w:rsid w:val="004849EB"/>
    <w:rsid w:val="00485451"/>
    <w:rsid w:val="00485B07"/>
    <w:rsid w:val="00485D2A"/>
    <w:rsid w:val="00492CFA"/>
    <w:rsid w:val="00493B17"/>
    <w:rsid w:val="00493FE2"/>
    <w:rsid w:val="00496943"/>
    <w:rsid w:val="004A1B1D"/>
    <w:rsid w:val="004A22AB"/>
    <w:rsid w:val="004A26B3"/>
    <w:rsid w:val="004A44CD"/>
    <w:rsid w:val="004A4805"/>
    <w:rsid w:val="004A6208"/>
    <w:rsid w:val="004A62B8"/>
    <w:rsid w:val="004A63E5"/>
    <w:rsid w:val="004A6A5E"/>
    <w:rsid w:val="004A7247"/>
    <w:rsid w:val="004B14DD"/>
    <w:rsid w:val="004B189E"/>
    <w:rsid w:val="004B2E76"/>
    <w:rsid w:val="004B448B"/>
    <w:rsid w:val="004B4ED2"/>
    <w:rsid w:val="004B68F5"/>
    <w:rsid w:val="004B7544"/>
    <w:rsid w:val="004C0508"/>
    <w:rsid w:val="004C2233"/>
    <w:rsid w:val="004C5A20"/>
    <w:rsid w:val="004C5CAD"/>
    <w:rsid w:val="004D1228"/>
    <w:rsid w:val="004E0A4A"/>
    <w:rsid w:val="004E1F58"/>
    <w:rsid w:val="004E4265"/>
    <w:rsid w:val="004E42BD"/>
    <w:rsid w:val="004E6542"/>
    <w:rsid w:val="004F3522"/>
    <w:rsid w:val="004F4714"/>
    <w:rsid w:val="004F562D"/>
    <w:rsid w:val="004F592A"/>
    <w:rsid w:val="00504CCF"/>
    <w:rsid w:val="00504F8F"/>
    <w:rsid w:val="00505A60"/>
    <w:rsid w:val="005066AE"/>
    <w:rsid w:val="005106F6"/>
    <w:rsid w:val="00514DC6"/>
    <w:rsid w:val="00517C0A"/>
    <w:rsid w:val="00520083"/>
    <w:rsid w:val="005228E3"/>
    <w:rsid w:val="005230D2"/>
    <w:rsid w:val="00524183"/>
    <w:rsid w:val="00526061"/>
    <w:rsid w:val="00527062"/>
    <w:rsid w:val="00527206"/>
    <w:rsid w:val="00527A1A"/>
    <w:rsid w:val="00530831"/>
    <w:rsid w:val="00531211"/>
    <w:rsid w:val="00531603"/>
    <w:rsid w:val="00534438"/>
    <w:rsid w:val="00534E6C"/>
    <w:rsid w:val="005405E2"/>
    <w:rsid w:val="00541190"/>
    <w:rsid w:val="00541BB1"/>
    <w:rsid w:val="00544EFE"/>
    <w:rsid w:val="00551411"/>
    <w:rsid w:val="00556671"/>
    <w:rsid w:val="005567F3"/>
    <w:rsid w:val="00557055"/>
    <w:rsid w:val="00557ABE"/>
    <w:rsid w:val="00561884"/>
    <w:rsid w:val="00563BE2"/>
    <w:rsid w:val="00564BCD"/>
    <w:rsid w:val="00566A52"/>
    <w:rsid w:val="00570113"/>
    <w:rsid w:val="00571202"/>
    <w:rsid w:val="00571FE6"/>
    <w:rsid w:val="00572DD9"/>
    <w:rsid w:val="00572F99"/>
    <w:rsid w:val="005737D2"/>
    <w:rsid w:val="005766E5"/>
    <w:rsid w:val="00577001"/>
    <w:rsid w:val="00580C5F"/>
    <w:rsid w:val="00582329"/>
    <w:rsid w:val="005830D7"/>
    <w:rsid w:val="005840BC"/>
    <w:rsid w:val="00584EED"/>
    <w:rsid w:val="005876DA"/>
    <w:rsid w:val="00592CF4"/>
    <w:rsid w:val="00592FF4"/>
    <w:rsid w:val="00593F49"/>
    <w:rsid w:val="00594C24"/>
    <w:rsid w:val="00594D19"/>
    <w:rsid w:val="00595715"/>
    <w:rsid w:val="00595AAA"/>
    <w:rsid w:val="005A18D7"/>
    <w:rsid w:val="005A205D"/>
    <w:rsid w:val="005A21D1"/>
    <w:rsid w:val="005A2708"/>
    <w:rsid w:val="005A49A8"/>
    <w:rsid w:val="005A5043"/>
    <w:rsid w:val="005A58F6"/>
    <w:rsid w:val="005A645E"/>
    <w:rsid w:val="005B0045"/>
    <w:rsid w:val="005B0340"/>
    <w:rsid w:val="005B1206"/>
    <w:rsid w:val="005B1341"/>
    <w:rsid w:val="005B1679"/>
    <w:rsid w:val="005B1F6D"/>
    <w:rsid w:val="005B4A8C"/>
    <w:rsid w:val="005B6400"/>
    <w:rsid w:val="005B64CF"/>
    <w:rsid w:val="005B678C"/>
    <w:rsid w:val="005C0FFD"/>
    <w:rsid w:val="005C1781"/>
    <w:rsid w:val="005C3BBC"/>
    <w:rsid w:val="005C474B"/>
    <w:rsid w:val="005C7729"/>
    <w:rsid w:val="005C7BF3"/>
    <w:rsid w:val="005D3820"/>
    <w:rsid w:val="005D4215"/>
    <w:rsid w:val="005D702F"/>
    <w:rsid w:val="005D76CF"/>
    <w:rsid w:val="005E06CE"/>
    <w:rsid w:val="005E11EA"/>
    <w:rsid w:val="005E7BFA"/>
    <w:rsid w:val="005E7C15"/>
    <w:rsid w:val="005F00FC"/>
    <w:rsid w:val="005F08B0"/>
    <w:rsid w:val="005F0AF3"/>
    <w:rsid w:val="005F3189"/>
    <w:rsid w:val="005F75B3"/>
    <w:rsid w:val="0060342A"/>
    <w:rsid w:val="006039B3"/>
    <w:rsid w:val="00604086"/>
    <w:rsid w:val="00605838"/>
    <w:rsid w:val="00606119"/>
    <w:rsid w:val="006069BA"/>
    <w:rsid w:val="00606FD7"/>
    <w:rsid w:val="006072FB"/>
    <w:rsid w:val="00607783"/>
    <w:rsid w:val="00607D95"/>
    <w:rsid w:val="00607F7B"/>
    <w:rsid w:val="00607FF1"/>
    <w:rsid w:val="0061193C"/>
    <w:rsid w:val="00612373"/>
    <w:rsid w:val="006129DE"/>
    <w:rsid w:val="00613E56"/>
    <w:rsid w:val="00616C1B"/>
    <w:rsid w:val="00620A0F"/>
    <w:rsid w:val="0062239C"/>
    <w:rsid w:val="006302B5"/>
    <w:rsid w:val="00632A34"/>
    <w:rsid w:val="00635048"/>
    <w:rsid w:val="00635D06"/>
    <w:rsid w:val="00637653"/>
    <w:rsid w:val="00637774"/>
    <w:rsid w:val="00637B23"/>
    <w:rsid w:val="00642BC3"/>
    <w:rsid w:val="00643CF9"/>
    <w:rsid w:val="006475E8"/>
    <w:rsid w:val="00647CBB"/>
    <w:rsid w:val="00651C7A"/>
    <w:rsid w:val="00662D86"/>
    <w:rsid w:val="006631E0"/>
    <w:rsid w:val="00663FEB"/>
    <w:rsid w:val="00664A61"/>
    <w:rsid w:val="00667D61"/>
    <w:rsid w:val="00670210"/>
    <w:rsid w:val="0067025C"/>
    <w:rsid w:val="0067067D"/>
    <w:rsid w:val="006714C1"/>
    <w:rsid w:val="00671A7E"/>
    <w:rsid w:val="006724C9"/>
    <w:rsid w:val="0067454A"/>
    <w:rsid w:val="00674E60"/>
    <w:rsid w:val="00676087"/>
    <w:rsid w:val="00676D6C"/>
    <w:rsid w:val="00677A78"/>
    <w:rsid w:val="006818E9"/>
    <w:rsid w:val="00682B78"/>
    <w:rsid w:val="00683DE7"/>
    <w:rsid w:val="00684E62"/>
    <w:rsid w:val="0068687C"/>
    <w:rsid w:val="00686EF9"/>
    <w:rsid w:val="00690C7F"/>
    <w:rsid w:val="006917C7"/>
    <w:rsid w:val="006918E2"/>
    <w:rsid w:val="00691DF0"/>
    <w:rsid w:val="006921FB"/>
    <w:rsid w:val="00694751"/>
    <w:rsid w:val="006957CB"/>
    <w:rsid w:val="00696392"/>
    <w:rsid w:val="00696DEF"/>
    <w:rsid w:val="006971E4"/>
    <w:rsid w:val="006975F2"/>
    <w:rsid w:val="006A27C9"/>
    <w:rsid w:val="006A418A"/>
    <w:rsid w:val="006A4836"/>
    <w:rsid w:val="006B01E9"/>
    <w:rsid w:val="006B03CC"/>
    <w:rsid w:val="006B06D4"/>
    <w:rsid w:val="006B1603"/>
    <w:rsid w:val="006B27F0"/>
    <w:rsid w:val="006C18CE"/>
    <w:rsid w:val="006C3AD3"/>
    <w:rsid w:val="006C4B8D"/>
    <w:rsid w:val="006C6496"/>
    <w:rsid w:val="006D00E8"/>
    <w:rsid w:val="006D0F6E"/>
    <w:rsid w:val="006D405A"/>
    <w:rsid w:val="006D45D9"/>
    <w:rsid w:val="006D50C2"/>
    <w:rsid w:val="006D51D8"/>
    <w:rsid w:val="006D6834"/>
    <w:rsid w:val="006D7EA4"/>
    <w:rsid w:val="006E01D5"/>
    <w:rsid w:val="006E6C7F"/>
    <w:rsid w:val="006E6CE3"/>
    <w:rsid w:val="006E7D8F"/>
    <w:rsid w:val="006F13B9"/>
    <w:rsid w:val="006F1901"/>
    <w:rsid w:val="006F1E8A"/>
    <w:rsid w:val="006F2940"/>
    <w:rsid w:val="006F32B1"/>
    <w:rsid w:val="006F4520"/>
    <w:rsid w:val="006F4CF0"/>
    <w:rsid w:val="006F58CB"/>
    <w:rsid w:val="006F7624"/>
    <w:rsid w:val="007001EC"/>
    <w:rsid w:val="007013E3"/>
    <w:rsid w:val="0070181E"/>
    <w:rsid w:val="00703182"/>
    <w:rsid w:val="007059E9"/>
    <w:rsid w:val="007073CA"/>
    <w:rsid w:val="00707F1F"/>
    <w:rsid w:val="00715A98"/>
    <w:rsid w:val="007163AB"/>
    <w:rsid w:val="00723B74"/>
    <w:rsid w:val="007270D4"/>
    <w:rsid w:val="00731549"/>
    <w:rsid w:val="00731E64"/>
    <w:rsid w:val="00732FD6"/>
    <w:rsid w:val="007357CD"/>
    <w:rsid w:val="00736E1C"/>
    <w:rsid w:val="007415F4"/>
    <w:rsid w:val="00742E36"/>
    <w:rsid w:val="00754D64"/>
    <w:rsid w:val="0075581C"/>
    <w:rsid w:val="0075593C"/>
    <w:rsid w:val="00756032"/>
    <w:rsid w:val="00756373"/>
    <w:rsid w:val="00756D90"/>
    <w:rsid w:val="007630BD"/>
    <w:rsid w:val="007637C4"/>
    <w:rsid w:val="00763A69"/>
    <w:rsid w:val="00764000"/>
    <w:rsid w:val="0076492D"/>
    <w:rsid w:val="00764A23"/>
    <w:rsid w:val="00765D86"/>
    <w:rsid w:val="0076792E"/>
    <w:rsid w:val="00771759"/>
    <w:rsid w:val="00771F24"/>
    <w:rsid w:val="00772DCC"/>
    <w:rsid w:val="00773CB3"/>
    <w:rsid w:val="0077511A"/>
    <w:rsid w:val="007756D5"/>
    <w:rsid w:val="00777629"/>
    <w:rsid w:val="00782477"/>
    <w:rsid w:val="0078660D"/>
    <w:rsid w:val="00786C18"/>
    <w:rsid w:val="007917B9"/>
    <w:rsid w:val="007919BB"/>
    <w:rsid w:val="007921F7"/>
    <w:rsid w:val="0079404D"/>
    <w:rsid w:val="00795551"/>
    <w:rsid w:val="007A3A88"/>
    <w:rsid w:val="007A3F02"/>
    <w:rsid w:val="007A47EE"/>
    <w:rsid w:val="007A54AA"/>
    <w:rsid w:val="007A5D4F"/>
    <w:rsid w:val="007A61AC"/>
    <w:rsid w:val="007B1233"/>
    <w:rsid w:val="007B4A98"/>
    <w:rsid w:val="007B6268"/>
    <w:rsid w:val="007B69E5"/>
    <w:rsid w:val="007B7F89"/>
    <w:rsid w:val="007C4E33"/>
    <w:rsid w:val="007C59FD"/>
    <w:rsid w:val="007C65F8"/>
    <w:rsid w:val="007C679C"/>
    <w:rsid w:val="007C747E"/>
    <w:rsid w:val="007D18C2"/>
    <w:rsid w:val="007D5480"/>
    <w:rsid w:val="007E167F"/>
    <w:rsid w:val="007E24AC"/>
    <w:rsid w:val="007E29DE"/>
    <w:rsid w:val="007E36CC"/>
    <w:rsid w:val="007E385C"/>
    <w:rsid w:val="007E3A3E"/>
    <w:rsid w:val="007E3E2B"/>
    <w:rsid w:val="007E7E2D"/>
    <w:rsid w:val="007F071E"/>
    <w:rsid w:val="007F16C9"/>
    <w:rsid w:val="007F2A25"/>
    <w:rsid w:val="007F34CB"/>
    <w:rsid w:val="007F6D19"/>
    <w:rsid w:val="00800562"/>
    <w:rsid w:val="0080140C"/>
    <w:rsid w:val="00805CE3"/>
    <w:rsid w:val="0080611A"/>
    <w:rsid w:val="008067A7"/>
    <w:rsid w:val="00812EB3"/>
    <w:rsid w:val="0081342A"/>
    <w:rsid w:val="008149F5"/>
    <w:rsid w:val="00814E45"/>
    <w:rsid w:val="00815DA4"/>
    <w:rsid w:val="00816942"/>
    <w:rsid w:val="00817849"/>
    <w:rsid w:val="008208E5"/>
    <w:rsid w:val="00821134"/>
    <w:rsid w:val="008216FE"/>
    <w:rsid w:val="00823885"/>
    <w:rsid w:val="008250C3"/>
    <w:rsid w:val="008255F6"/>
    <w:rsid w:val="00825DB4"/>
    <w:rsid w:val="008262C5"/>
    <w:rsid w:val="00830034"/>
    <w:rsid w:val="0083055D"/>
    <w:rsid w:val="00834F03"/>
    <w:rsid w:val="00834F97"/>
    <w:rsid w:val="008352BD"/>
    <w:rsid w:val="00835738"/>
    <w:rsid w:val="00836FF1"/>
    <w:rsid w:val="00837C84"/>
    <w:rsid w:val="008406E8"/>
    <w:rsid w:val="008409B7"/>
    <w:rsid w:val="00842367"/>
    <w:rsid w:val="00842D4D"/>
    <w:rsid w:val="00843B5B"/>
    <w:rsid w:val="00845898"/>
    <w:rsid w:val="00845CEB"/>
    <w:rsid w:val="00847C6A"/>
    <w:rsid w:val="00851006"/>
    <w:rsid w:val="00851400"/>
    <w:rsid w:val="008514EC"/>
    <w:rsid w:val="00852A03"/>
    <w:rsid w:val="00852D6E"/>
    <w:rsid w:val="008530A3"/>
    <w:rsid w:val="00853FE5"/>
    <w:rsid w:val="0085449D"/>
    <w:rsid w:val="008551A3"/>
    <w:rsid w:val="008557FB"/>
    <w:rsid w:val="008568A7"/>
    <w:rsid w:val="0085782E"/>
    <w:rsid w:val="008620F8"/>
    <w:rsid w:val="00862949"/>
    <w:rsid w:val="00862B37"/>
    <w:rsid w:val="00863518"/>
    <w:rsid w:val="00864DB0"/>
    <w:rsid w:val="0086699A"/>
    <w:rsid w:val="00866AA7"/>
    <w:rsid w:val="00867ECD"/>
    <w:rsid w:val="00870026"/>
    <w:rsid w:val="008702F7"/>
    <w:rsid w:val="00872276"/>
    <w:rsid w:val="008730FA"/>
    <w:rsid w:val="00874845"/>
    <w:rsid w:val="008753E4"/>
    <w:rsid w:val="0087595F"/>
    <w:rsid w:val="00883B8F"/>
    <w:rsid w:val="00883F0C"/>
    <w:rsid w:val="00884EC0"/>
    <w:rsid w:val="00886938"/>
    <w:rsid w:val="00890ADA"/>
    <w:rsid w:val="0089607A"/>
    <w:rsid w:val="008975BD"/>
    <w:rsid w:val="008A1BAB"/>
    <w:rsid w:val="008A6367"/>
    <w:rsid w:val="008B0BF6"/>
    <w:rsid w:val="008B496F"/>
    <w:rsid w:val="008B5A62"/>
    <w:rsid w:val="008B6B02"/>
    <w:rsid w:val="008B7DF3"/>
    <w:rsid w:val="008C35B2"/>
    <w:rsid w:val="008C362E"/>
    <w:rsid w:val="008C3793"/>
    <w:rsid w:val="008D1187"/>
    <w:rsid w:val="008D18F1"/>
    <w:rsid w:val="008D2989"/>
    <w:rsid w:val="008D334B"/>
    <w:rsid w:val="008D344B"/>
    <w:rsid w:val="008D4B3A"/>
    <w:rsid w:val="008D4B73"/>
    <w:rsid w:val="008D54FE"/>
    <w:rsid w:val="008D7A9E"/>
    <w:rsid w:val="008E1282"/>
    <w:rsid w:val="008E2000"/>
    <w:rsid w:val="008E3988"/>
    <w:rsid w:val="008E4999"/>
    <w:rsid w:val="008E54B0"/>
    <w:rsid w:val="008E6D23"/>
    <w:rsid w:val="008F3068"/>
    <w:rsid w:val="008F35D1"/>
    <w:rsid w:val="008F4F41"/>
    <w:rsid w:val="008F5640"/>
    <w:rsid w:val="00910329"/>
    <w:rsid w:val="00911AC1"/>
    <w:rsid w:val="0091247E"/>
    <w:rsid w:val="009129F6"/>
    <w:rsid w:val="00914CB5"/>
    <w:rsid w:val="00915065"/>
    <w:rsid w:val="00916102"/>
    <w:rsid w:val="00917679"/>
    <w:rsid w:val="00917CD4"/>
    <w:rsid w:val="00921244"/>
    <w:rsid w:val="00922F1A"/>
    <w:rsid w:val="00925703"/>
    <w:rsid w:val="00926B1A"/>
    <w:rsid w:val="00926CFC"/>
    <w:rsid w:val="009278B6"/>
    <w:rsid w:val="00933D91"/>
    <w:rsid w:val="00933FE8"/>
    <w:rsid w:val="00935C60"/>
    <w:rsid w:val="00941D3A"/>
    <w:rsid w:val="009422D8"/>
    <w:rsid w:val="00942923"/>
    <w:rsid w:val="009439C1"/>
    <w:rsid w:val="00950026"/>
    <w:rsid w:val="0095121B"/>
    <w:rsid w:val="009517EA"/>
    <w:rsid w:val="0095228B"/>
    <w:rsid w:val="00952EFB"/>
    <w:rsid w:val="00954319"/>
    <w:rsid w:val="00954C2A"/>
    <w:rsid w:val="00956B48"/>
    <w:rsid w:val="00957DB1"/>
    <w:rsid w:val="00960FFC"/>
    <w:rsid w:val="009628F3"/>
    <w:rsid w:val="00962ED6"/>
    <w:rsid w:val="00962FDD"/>
    <w:rsid w:val="009645A6"/>
    <w:rsid w:val="0096530C"/>
    <w:rsid w:val="00965365"/>
    <w:rsid w:val="00965C9F"/>
    <w:rsid w:val="00970CDE"/>
    <w:rsid w:val="00971222"/>
    <w:rsid w:val="00975B4C"/>
    <w:rsid w:val="00976368"/>
    <w:rsid w:val="00980EE1"/>
    <w:rsid w:val="00981459"/>
    <w:rsid w:val="00981E8A"/>
    <w:rsid w:val="009876BF"/>
    <w:rsid w:val="00990B0F"/>
    <w:rsid w:val="009921E2"/>
    <w:rsid w:val="00994792"/>
    <w:rsid w:val="00995595"/>
    <w:rsid w:val="00996236"/>
    <w:rsid w:val="00996DDF"/>
    <w:rsid w:val="009A17BE"/>
    <w:rsid w:val="009A193F"/>
    <w:rsid w:val="009A1B19"/>
    <w:rsid w:val="009A2B83"/>
    <w:rsid w:val="009A4317"/>
    <w:rsid w:val="009A7F72"/>
    <w:rsid w:val="009B14F5"/>
    <w:rsid w:val="009B1C4C"/>
    <w:rsid w:val="009B4649"/>
    <w:rsid w:val="009C19D0"/>
    <w:rsid w:val="009C3794"/>
    <w:rsid w:val="009C3B19"/>
    <w:rsid w:val="009C56DA"/>
    <w:rsid w:val="009C5AC6"/>
    <w:rsid w:val="009C60B8"/>
    <w:rsid w:val="009D0F88"/>
    <w:rsid w:val="009D3D25"/>
    <w:rsid w:val="009D5805"/>
    <w:rsid w:val="009D5A85"/>
    <w:rsid w:val="009E035F"/>
    <w:rsid w:val="009E1F02"/>
    <w:rsid w:val="009E269E"/>
    <w:rsid w:val="009E4489"/>
    <w:rsid w:val="009E5CE8"/>
    <w:rsid w:val="009E5E87"/>
    <w:rsid w:val="009E6DD1"/>
    <w:rsid w:val="009E77E2"/>
    <w:rsid w:val="009E7B1B"/>
    <w:rsid w:val="009F1AB2"/>
    <w:rsid w:val="009F2CC8"/>
    <w:rsid w:val="009F5748"/>
    <w:rsid w:val="009F5A4C"/>
    <w:rsid w:val="009F6EE6"/>
    <w:rsid w:val="00A0004D"/>
    <w:rsid w:val="00A00D18"/>
    <w:rsid w:val="00A0305E"/>
    <w:rsid w:val="00A04588"/>
    <w:rsid w:val="00A04F88"/>
    <w:rsid w:val="00A061E4"/>
    <w:rsid w:val="00A063F0"/>
    <w:rsid w:val="00A076EB"/>
    <w:rsid w:val="00A11A0E"/>
    <w:rsid w:val="00A14568"/>
    <w:rsid w:val="00A1481B"/>
    <w:rsid w:val="00A1624D"/>
    <w:rsid w:val="00A16373"/>
    <w:rsid w:val="00A16766"/>
    <w:rsid w:val="00A16DF7"/>
    <w:rsid w:val="00A20A95"/>
    <w:rsid w:val="00A20C9B"/>
    <w:rsid w:val="00A2221F"/>
    <w:rsid w:val="00A251D0"/>
    <w:rsid w:val="00A25A5C"/>
    <w:rsid w:val="00A25C6E"/>
    <w:rsid w:val="00A25E47"/>
    <w:rsid w:val="00A268AD"/>
    <w:rsid w:val="00A26EF7"/>
    <w:rsid w:val="00A26F81"/>
    <w:rsid w:val="00A274C3"/>
    <w:rsid w:val="00A331DD"/>
    <w:rsid w:val="00A34CEB"/>
    <w:rsid w:val="00A35588"/>
    <w:rsid w:val="00A36573"/>
    <w:rsid w:val="00A379E3"/>
    <w:rsid w:val="00A37D2D"/>
    <w:rsid w:val="00A42B5F"/>
    <w:rsid w:val="00A44ACC"/>
    <w:rsid w:val="00A4535B"/>
    <w:rsid w:val="00A4576F"/>
    <w:rsid w:val="00A46AF4"/>
    <w:rsid w:val="00A5015A"/>
    <w:rsid w:val="00A505D1"/>
    <w:rsid w:val="00A5191A"/>
    <w:rsid w:val="00A52D88"/>
    <w:rsid w:val="00A54155"/>
    <w:rsid w:val="00A54B3F"/>
    <w:rsid w:val="00A55C38"/>
    <w:rsid w:val="00A60E4B"/>
    <w:rsid w:val="00A61F03"/>
    <w:rsid w:val="00A62BD2"/>
    <w:rsid w:val="00A640D5"/>
    <w:rsid w:val="00A672E6"/>
    <w:rsid w:val="00A67E78"/>
    <w:rsid w:val="00A719D3"/>
    <w:rsid w:val="00A72D26"/>
    <w:rsid w:val="00A741D6"/>
    <w:rsid w:val="00A7526E"/>
    <w:rsid w:val="00A77B90"/>
    <w:rsid w:val="00A823FE"/>
    <w:rsid w:val="00A83B19"/>
    <w:rsid w:val="00A848FA"/>
    <w:rsid w:val="00A85364"/>
    <w:rsid w:val="00A85FDC"/>
    <w:rsid w:val="00A873D3"/>
    <w:rsid w:val="00A9159A"/>
    <w:rsid w:val="00A950FC"/>
    <w:rsid w:val="00A965B1"/>
    <w:rsid w:val="00AA18FB"/>
    <w:rsid w:val="00AA1E5E"/>
    <w:rsid w:val="00AA25B4"/>
    <w:rsid w:val="00AA29E7"/>
    <w:rsid w:val="00AA4E4B"/>
    <w:rsid w:val="00AA60D2"/>
    <w:rsid w:val="00AA6517"/>
    <w:rsid w:val="00AA6FD5"/>
    <w:rsid w:val="00AB0964"/>
    <w:rsid w:val="00AB2B79"/>
    <w:rsid w:val="00AB3A50"/>
    <w:rsid w:val="00AB3DDB"/>
    <w:rsid w:val="00AB5166"/>
    <w:rsid w:val="00AC0D21"/>
    <w:rsid w:val="00AC1855"/>
    <w:rsid w:val="00AC1D92"/>
    <w:rsid w:val="00AC231D"/>
    <w:rsid w:val="00AC5F2D"/>
    <w:rsid w:val="00AC687A"/>
    <w:rsid w:val="00AC6E4E"/>
    <w:rsid w:val="00AC7F48"/>
    <w:rsid w:val="00AD1721"/>
    <w:rsid w:val="00AD3732"/>
    <w:rsid w:val="00AD4074"/>
    <w:rsid w:val="00AD49FC"/>
    <w:rsid w:val="00AD4AE0"/>
    <w:rsid w:val="00AE0B2C"/>
    <w:rsid w:val="00AE11B3"/>
    <w:rsid w:val="00AE1B19"/>
    <w:rsid w:val="00AE4035"/>
    <w:rsid w:val="00AE582C"/>
    <w:rsid w:val="00AE625F"/>
    <w:rsid w:val="00AE6583"/>
    <w:rsid w:val="00AF23AA"/>
    <w:rsid w:val="00AF2478"/>
    <w:rsid w:val="00AF2886"/>
    <w:rsid w:val="00AF3F49"/>
    <w:rsid w:val="00AF6703"/>
    <w:rsid w:val="00AF67F1"/>
    <w:rsid w:val="00AF6EF8"/>
    <w:rsid w:val="00B005E8"/>
    <w:rsid w:val="00B02191"/>
    <w:rsid w:val="00B03E33"/>
    <w:rsid w:val="00B04F7D"/>
    <w:rsid w:val="00B061E8"/>
    <w:rsid w:val="00B135DC"/>
    <w:rsid w:val="00B174D0"/>
    <w:rsid w:val="00B20FD2"/>
    <w:rsid w:val="00B22612"/>
    <w:rsid w:val="00B22B90"/>
    <w:rsid w:val="00B25026"/>
    <w:rsid w:val="00B25345"/>
    <w:rsid w:val="00B2586B"/>
    <w:rsid w:val="00B26FC8"/>
    <w:rsid w:val="00B273A5"/>
    <w:rsid w:val="00B30E3B"/>
    <w:rsid w:val="00B31DC0"/>
    <w:rsid w:val="00B374B0"/>
    <w:rsid w:val="00B377B9"/>
    <w:rsid w:val="00B37D3A"/>
    <w:rsid w:val="00B4206E"/>
    <w:rsid w:val="00B440AE"/>
    <w:rsid w:val="00B44EF8"/>
    <w:rsid w:val="00B46FBB"/>
    <w:rsid w:val="00B47669"/>
    <w:rsid w:val="00B51672"/>
    <w:rsid w:val="00B52509"/>
    <w:rsid w:val="00B525FB"/>
    <w:rsid w:val="00B54209"/>
    <w:rsid w:val="00B622D4"/>
    <w:rsid w:val="00B71714"/>
    <w:rsid w:val="00B7298D"/>
    <w:rsid w:val="00B72AA1"/>
    <w:rsid w:val="00B73506"/>
    <w:rsid w:val="00B75532"/>
    <w:rsid w:val="00B7614F"/>
    <w:rsid w:val="00B80479"/>
    <w:rsid w:val="00B80876"/>
    <w:rsid w:val="00B81749"/>
    <w:rsid w:val="00B832D8"/>
    <w:rsid w:val="00B8394C"/>
    <w:rsid w:val="00B85724"/>
    <w:rsid w:val="00B8690A"/>
    <w:rsid w:val="00B92126"/>
    <w:rsid w:val="00B93E6A"/>
    <w:rsid w:val="00B949FB"/>
    <w:rsid w:val="00B95E4F"/>
    <w:rsid w:val="00BA4851"/>
    <w:rsid w:val="00BA4F1B"/>
    <w:rsid w:val="00BA5AE7"/>
    <w:rsid w:val="00BA6220"/>
    <w:rsid w:val="00BB2372"/>
    <w:rsid w:val="00BB5287"/>
    <w:rsid w:val="00BB6035"/>
    <w:rsid w:val="00BB6CE8"/>
    <w:rsid w:val="00BC09DD"/>
    <w:rsid w:val="00BC2444"/>
    <w:rsid w:val="00BC6294"/>
    <w:rsid w:val="00BC6A6D"/>
    <w:rsid w:val="00BC71CB"/>
    <w:rsid w:val="00BD3F50"/>
    <w:rsid w:val="00BD48C5"/>
    <w:rsid w:val="00BD5631"/>
    <w:rsid w:val="00BE0DB7"/>
    <w:rsid w:val="00BE2C0B"/>
    <w:rsid w:val="00BE2C28"/>
    <w:rsid w:val="00BE428B"/>
    <w:rsid w:val="00BE50EA"/>
    <w:rsid w:val="00BF0884"/>
    <w:rsid w:val="00BF15EE"/>
    <w:rsid w:val="00BF3388"/>
    <w:rsid w:val="00BF3633"/>
    <w:rsid w:val="00C01044"/>
    <w:rsid w:val="00C0195A"/>
    <w:rsid w:val="00C02039"/>
    <w:rsid w:val="00C03BE6"/>
    <w:rsid w:val="00C11330"/>
    <w:rsid w:val="00C119DC"/>
    <w:rsid w:val="00C1415A"/>
    <w:rsid w:val="00C15284"/>
    <w:rsid w:val="00C15915"/>
    <w:rsid w:val="00C17F3C"/>
    <w:rsid w:val="00C22D3C"/>
    <w:rsid w:val="00C25166"/>
    <w:rsid w:val="00C25253"/>
    <w:rsid w:val="00C2639B"/>
    <w:rsid w:val="00C30D4D"/>
    <w:rsid w:val="00C30EE7"/>
    <w:rsid w:val="00C34171"/>
    <w:rsid w:val="00C34F5D"/>
    <w:rsid w:val="00C35C33"/>
    <w:rsid w:val="00C426C7"/>
    <w:rsid w:val="00C439E1"/>
    <w:rsid w:val="00C43E19"/>
    <w:rsid w:val="00C44894"/>
    <w:rsid w:val="00C44D90"/>
    <w:rsid w:val="00C45610"/>
    <w:rsid w:val="00C459D1"/>
    <w:rsid w:val="00C475D5"/>
    <w:rsid w:val="00C50002"/>
    <w:rsid w:val="00C516E1"/>
    <w:rsid w:val="00C564BB"/>
    <w:rsid w:val="00C56D87"/>
    <w:rsid w:val="00C571B7"/>
    <w:rsid w:val="00C610D9"/>
    <w:rsid w:val="00C61DA7"/>
    <w:rsid w:val="00C63791"/>
    <w:rsid w:val="00C64A4D"/>
    <w:rsid w:val="00C661E0"/>
    <w:rsid w:val="00C70B2A"/>
    <w:rsid w:val="00C73A89"/>
    <w:rsid w:val="00C75744"/>
    <w:rsid w:val="00C75C49"/>
    <w:rsid w:val="00C77221"/>
    <w:rsid w:val="00C77563"/>
    <w:rsid w:val="00C77C52"/>
    <w:rsid w:val="00C77C6A"/>
    <w:rsid w:val="00C8246A"/>
    <w:rsid w:val="00C828FE"/>
    <w:rsid w:val="00C82BBE"/>
    <w:rsid w:val="00C952B7"/>
    <w:rsid w:val="00C96A1E"/>
    <w:rsid w:val="00CA00A9"/>
    <w:rsid w:val="00CA1339"/>
    <w:rsid w:val="00CA22FC"/>
    <w:rsid w:val="00CA2EEA"/>
    <w:rsid w:val="00CA7AF6"/>
    <w:rsid w:val="00CB0D0D"/>
    <w:rsid w:val="00CB33FC"/>
    <w:rsid w:val="00CB4C63"/>
    <w:rsid w:val="00CB5039"/>
    <w:rsid w:val="00CB53BD"/>
    <w:rsid w:val="00CB7119"/>
    <w:rsid w:val="00CB7D9D"/>
    <w:rsid w:val="00CC072A"/>
    <w:rsid w:val="00CC09F5"/>
    <w:rsid w:val="00CC3AD9"/>
    <w:rsid w:val="00CC3F47"/>
    <w:rsid w:val="00CC4A43"/>
    <w:rsid w:val="00CC506D"/>
    <w:rsid w:val="00CC6977"/>
    <w:rsid w:val="00CD0125"/>
    <w:rsid w:val="00CD31F0"/>
    <w:rsid w:val="00CD4D24"/>
    <w:rsid w:val="00CD5EF3"/>
    <w:rsid w:val="00CD6626"/>
    <w:rsid w:val="00CD68B4"/>
    <w:rsid w:val="00CD68D2"/>
    <w:rsid w:val="00CD6C72"/>
    <w:rsid w:val="00CD6C99"/>
    <w:rsid w:val="00CD791B"/>
    <w:rsid w:val="00CE2822"/>
    <w:rsid w:val="00CE4B08"/>
    <w:rsid w:val="00CE52F3"/>
    <w:rsid w:val="00CE54BA"/>
    <w:rsid w:val="00CE6154"/>
    <w:rsid w:val="00CE69DA"/>
    <w:rsid w:val="00CE6DC2"/>
    <w:rsid w:val="00CE6F5B"/>
    <w:rsid w:val="00CF1026"/>
    <w:rsid w:val="00CF151A"/>
    <w:rsid w:val="00CF39BA"/>
    <w:rsid w:val="00CF5FE8"/>
    <w:rsid w:val="00CF63EF"/>
    <w:rsid w:val="00CF65A2"/>
    <w:rsid w:val="00CF72EF"/>
    <w:rsid w:val="00CF7D12"/>
    <w:rsid w:val="00CF7E0D"/>
    <w:rsid w:val="00D0035B"/>
    <w:rsid w:val="00D004AC"/>
    <w:rsid w:val="00D0115E"/>
    <w:rsid w:val="00D0396D"/>
    <w:rsid w:val="00D03B1E"/>
    <w:rsid w:val="00D03E7B"/>
    <w:rsid w:val="00D03ED3"/>
    <w:rsid w:val="00D065B8"/>
    <w:rsid w:val="00D0744B"/>
    <w:rsid w:val="00D07621"/>
    <w:rsid w:val="00D0773B"/>
    <w:rsid w:val="00D13019"/>
    <w:rsid w:val="00D14886"/>
    <w:rsid w:val="00D177EB"/>
    <w:rsid w:val="00D2053A"/>
    <w:rsid w:val="00D20B66"/>
    <w:rsid w:val="00D213B6"/>
    <w:rsid w:val="00D23943"/>
    <w:rsid w:val="00D23ED7"/>
    <w:rsid w:val="00D24CCF"/>
    <w:rsid w:val="00D255AB"/>
    <w:rsid w:val="00D25EA7"/>
    <w:rsid w:val="00D261FE"/>
    <w:rsid w:val="00D26FDA"/>
    <w:rsid w:val="00D27DCE"/>
    <w:rsid w:val="00D31096"/>
    <w:rsid w:val="00D310E0"/>
    <w:rsid w:val="00D32052"/>
    <w:rsid w:val="00D326AB"/>
    <w:rsid w:val="00D348AE"/>
    <w:rsid w:val="00D34F94"/>
    <w:rsid w:val="00D41EB9"/>
    <w:rsid w:val="00D45F0D"/>
    <w:rsid w:val="00D55087"/>
    <w:rsid w:val="00D562A4"/>
    <w:rsid w:val="00D61C51"/>
    <w:rsid w:val="00D62895"/>
    <w:rsid w:val="00D668AC"/>
    <w:rsid w:val="00D66EC1"/>
    <w:rsid w:val="00D673C2"/>
    <w:rsid w:val="00D728C1"/>
    <w:rsid w:val="00D737B2"/>
    <w:rsid w:val="00D74CA6"/>
    <w:rsid w:val="00D76169"/>
    <w:rsid w:val="00D76FA9"/>
    <w:rsid w:val="00D7710B"/>
    <w:rsid w:val="00D7714A"/>
    <w:rsid w:val="00D817F0"/>
    <w:rsid w:val="00D828D1"/>
    <w:rsid w:val="00D82A88"/>
    <w:rsid w:val="00D83C02"/>
    <w:rsid w:val="00D8505A"/>
    <w:rsid w:val="00D874BD"/>
    <w:rsid w:val="00D9020E"/>
    <w:rsid w:val="00D91958"/>
    <w:rsid w:val="00D92F70"/>
    <w:rsid w:val="00D9387F"/>
    <w:rsid w:val="00D93B1C"/>
    <w:rsid w:val="00D93E5E"/>
    <w:rsid w:val="00D9437F"/>
    <w:rsid w:val="00D94D8B"/>
    <w:rsid w:val="00D974F9"/>
    <w:rsid w:val="00D97757"/>
    <w:rsid w:val="00DA031A"/>
    <w:rsid w:val="00DA099C"/>
    <w:rsid w:val="00DA11FB"/>
    <w:rsid w:val="00DA2557"/>
    <w:rsid w:val="00DA3D83"/>
    <w:rsid w:val="00DA72D2"/>
    <w:rsid w:val="00DB0FC9"/>
    <w:rsid w:val="00DB12D7"/>
    <w:rsid w:val="00DB3BB9"/>
    <w:rsid w:val="00DB4F34"/>
    <w:rsid w:val="00DB50FA"/>
    <w:rsid w:val="00DB5CC7"/>
    <w:rsid w:val="00DB6E1A"/>
    <w:rsid w:val="00DC0F09"/>
    <w:rsid w:val="00DC1D7F"/>
    <w:rsid w:val="00DC46CA"/>
    <w:rsid w:val="00DC5E0C"/>
    <w:rsid w:val="00DC5E7E"/>
    <w:rsid w:val="00DC6674"/>
    <w:rsid w:val="00DC7190"/>
    <w:rsid w:val="00DC7AD3"/>
    <w:rsid w:val="00DD0EC5"/>
    <w:rsid w:val="00DD0F05"/>
    <w:rsid w:val="00DD2DE0"/>
    <w:rsid w:val="00DD378A"/>
    <w:rsid w:val="00DD3E52"/>
    <w:rsid w:val="00DD547A"/>
    <w:rsid w:val="00DD72F6"/>
    <w:rsid w:val="00DD7ED5"/>
    <w:rsid w:val="00DE042F"/>
    <w:rsid w:val="00DE29C9"/>
    <w:rsid w:val="00DE2BC6"/>
    <w:rsid w:val="00DE3204"/>
    <w:rsid w:val="00DE653A"/>
    <w:rsid w:val="00DE6F19"/>
    <w:rsid w:val="00DF28A3"/>
    <w:rsid w:val="00DF46B8"/>
    <w:rsid w:val="00E00B7F"/>
    <w:rsid w:val="00E01ECF"/>
    <w:rsid w:val="00E03184"/>
    <w:rsid w:val="00E047A0"/>
    <w:rsid w:val="00E07844"/>
    <w:rsid w:val="00E12208"/>
    <w:rsid w:val="00E1461D"/>
    <w:rsid w:val="00E15DA4"/>
    <w:rsid w:val="00E174A2"/>
    <w:rsid w:val="00E203FF"/>
    <w:rsid w:val="00E210CB"/>
    <w:rsid w:val="00E233CC"/>
    <w:rsid w:val="00E24628"/>
    <w:rsid w:val="00E253E5"/>
    <w:rsid w:val="00E2548E"/>
    <w:rsid w:val="00E25850"/>
    <w:rsid w:val="00E2670B"/>
    <w:rsid w:val="00E26D9F"/>
    <w:rsid w:val="00E352F2"/>
    <w:rsid w:val="00E4161B"/>
    <w:rsid w:val="00E41E77"/>
    <w:rsid w:val="00E447AF"/>
    <w:rsid w:val="00E451B7"/>
    <w:rsid w:val="00E46143"/>
    <w:rsid w:val="00E47E11"/>
    <w:rsid w:val="00E51951"/>
    <w:rsid w:val="00E51BEC"/>
    <w:rsid w:val="00E53C8E"/>
    <w:rsid w:val="00E540D7"/>
    <w:rsid w:val="00E5448B"/>
    <w:rsid w:val="00E61681"/>
    <w:rsid w:val="00E61889"/>
    <w:rsid w:val="00E6361A"/>
    <w:rsid w:val="00E653B0"/>
    <w:rsid w:val="00E65616"/>
    <w:rsid w:val="00E72AFC"/>
    <w:rsid w:val="00E76427"/>
    <w:rsid w:val="00E81421"/>
    <w:rsid w:val="00E81B56"/>
    <w:rsid w:val="00E81FBD"/>
    <w:rsid w:val="00E8328D"/>
    <w:rsid w:val="00E86E1A"/>
    <w:rsid w:val="00E87E86"/>
    <w:rsid w:val="00E91392"/>
    <w:rsid w:val="00E91B88"/>
    <w:rsid w:val="00E9275F"/>
    <w:rsid w:val="00E943B0"/>
    <w:rsid w:val="00EA3982"/>
    <w:rsid w:val="00EA6315"/>
    <w:rsid w:val="00EA643C"/>
    <w:rsid w:val="00EA7DA0"/>
    <w:rsid w:val="00EB0D74"/>
    <w:rsid w:val="00EB1379"/>
    <w:rsid w:val="00EB182D"/>
    <w:rsid w:val="00EB2C45"/>
    <w:rsid w:val="00EB4A4F"/>
    <w:rsid w:val="00EB57BE"/>
    <w:rsid w:val="00EB5B24"/>
    <w:rsid w:val="00EB5F68"/>
    <w:rsid w:val="00EB74FE"/>
    <w:rsid w:val="00EB7B0F"/>
    <w:rsid w:val="00EB7E0F"/>
    <w:rsid w:val="00EC0BB1"/>
    <w:rsid w:val="00EC2299"/>
    <w:rsid w:val="00EC2D6E"/>
    <w:rsid w:val="00EC3E43"/>
    <w:rsid w:val="00EC4A5E"/>
    <w:rsid w:val="00EC5D36"/>
    <w:rsid w:val="00EC65EB"/>
    <w:rsid w:val="00EC72C8"/>
    <w:rsid w:val="00ED14AA"/>
    <w:rsid w:val="00ED2157"/>
    <w:rsid w:val="00ED38FB"/>
    <w:rsid w:val="00ED3ABC"/>
    <w:rsid w:val="00ED5B91"/>
    <w:rsid w:val="00ED77D5"/>
    <w:rsid w:val="00ED79E7"/>
    <w:rsid w:val="00EE0789"/>
    <w:rsid w:val="00EE0D77"/>
    <w:rsid w:val="00EE0E27"/>
    <w:rsid w:val="00EE2B3E"/>
    <w:rsid w:val="00EE5D13"/>
    <w:rsid w:val="00EE5FEE"/>
    <w:rsid w:val="00EE793F"/>
    <w:rsid w:val="00EF04B6"/>
    <w:rsid w:val="00EF07F6"/>
    <w:rsid w:val="00EF148B"/>
    <w:rsid w:val="00EF1A16"/>
    <w:rsid w:val="00EF5F98"/>
    <w:rsid w:val="00F007A3"/>
    <w:rsid w:val="00F0211C"/>
    <w:rsid w:val="00F029BC"/>
    <w:rsid w:val="00F05A52"/>
    <w:rsid w:val="00F062D8"/>
    <w:rsid w:val="00F0651D"/>
    <w:rsid w:val="00F06563"/>
    <w:rsid w:val="00F11487"/>
    <w:rsid w:val="00F11975"/>
    <w:rsid w:val="00F136FB"/>
    <w:rsid w:val="00F15DC1"/>
    <w:rsid w:val="00F16571"/>
    <w:rsid w:val="00F16FDC"/>
    <w:rsid w:val="00F174F2"/>
    <w:rsid w:val="00F17C3D"/>
    <w:rsid w:val="00F2082B"/>
    <w:rsid w:val="00F22B33"/>
    <w:rsid w:val="00F25AE8"/>
    <w:rsid w:val="00F26389"/>
    <w:rsid w:val="00F3309A"/>
    <w:rsid w:val="00F34FB2"/>
    <w:rsid w:val="00F357F5"/>
    <w:rsid w:val="00F40387"/>
    <w:rsid w:val="00F40A00"/>
    <w:rsid w:val="00F40E50"/>
    <w:rsid w:val="00F4236D"/>
    <w:rsid w:val="00F46F26"/>
    <w:rsid w:val="00F4744C"/>
    <w:rsid w:val="00F47B2F"/>
    <w:rsid w:val="00F526E0"/>
    <w:rsid w:val="00F54F99"/>
    <w:rsid w:val="00F55E46"/>
    <w:rsid w:val="00F5604F"/>
    <w:rsid w:val="00F61254"/>
    <w:rsid w:val="00F62EE4"/>
    <w:rsid w:val="00F64828"/>
    <w:rsid w:val="00F65437"/>
    <w:rsid w:val="00F66E30"/>
    <w:rsid w:val="00F67CFA"/>
    <w:rsid w:val="00F700F6"/>
    <w:rsid w:val="00F704D1"/>
    <w:rsid w:val="00F72C45"/>
    <w:rsid w:val="00F73C52"/>
    <w:rsid w:val="00F7539F"/>
    <w:rsid w:val="00F828D4"/>
    <w:rsid w:val="00F82F2E"/>
    <w:rsid w:val="00F83478"/>
    <w:rsid w:val="00F83578"/>
    <w:rsid w:val="00F83747"/>
    <w:rsid w:val="00F84DDB"/>
    <w:rsid w:val="00F853B4"/>
    <w:rsid w:val="00F92607"/>
    <w:rsid w:val="00F929B8"/>
    <w:rsid w:val="00F92DA1"/>
    <w:rsid w:val="00F93501"/>
    <w:rsid w:val="00F961A0"/>
    <w:rsid w:val="00FA1028"/>
    <w:rsid w:val="00FA42A4"/>
    <w:rsid w:val="00FA444D"/>
    <w:rsid w:val="00FB0D0E"/>
    <w:rsid w:val="00FB27B0"/>
    <w:rsid w:val="00FB3F1A"/>
    <w:rsid w:val="00FB478A"/>
    <w:rsid w:val="00FB575E"/>
    <w:rsid w:val="00FB6024"/>
    <w:rsid w:val="00FC0CAE"/>
    <w:rsid w:val="00FC23B7"/>
    <w:rsid w:val="00FC52DF"/>
    <w:rsid w:val="00FD0038"/>
    <w:rsid w:val="00FD0D13"/>
    <w:rsid w:val="00FD3580"/>
    <w:rsid w:val="00FD39B3"/>
    <w:rsid w:val="00FD3E24"/>
    <w:rsid w:val="00FD51C9"/>
    <w:rsid w:val="00FD575B"/>
    <w:rsid w:val="00FD5A72"/>
    <w:rsid w:val="00FD6678"/>
    <w:rsid w:val="00FD75E0"/>
    <w:rsid w:val="00FE0698"/>
    <w:rsid w:val="00FE0E24"/>
    <w:rsid w:val="00FE11D9"/>
    <w:rsid w:val="00FE394C"/>
    <w:rsid w:val="00FE3E1C"/>
    <w:rsid w:val="00FE5B19"/>
    <w:rsid w:val="00FE657A"/>
    <w:rsid w:val="00FE7B62"/>
    <w:rsid w:val="00FF1773"/>
    <w:rsid w:val="00FF212E"/>
    <w:rsid w:val="00FF4396"/>
    <w:rsid w:val="00FF5262"/>
    <w:rsid w:val="00FF5498"/>
    <w:rsid w:val="00FF6ADC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5260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52606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link w:val="BallontekstChar"/>
    <w:rsid w:val="005260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5260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69390-B4CA-40D0-9DBC-0F880DA9D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6D21DCB1.dotm</Template>
  <TotalTime>0</TotalTime>
  <Pages>8</Pages>
  <Words>2438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HOOFDSTUK I</vt:lpstr>
    </vt:vector>
  </TitlesOfParts>
  <Company>R.I.Z.I.V. - I.N.A.M.I.</Company>
  <LinksUpToDate>false</LinksUpToDate>
  <CharactersWithSpaces>16173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HOOFDSTUK I</dc:title>
  <dc:creator>Office 97</dc:creator>
  <cp:lastModifiedBy>Mathieu Snoeck</cp:lastModifiedBy>
  <cp:revision>143</cp:revision>
  <cp:lastPrinted>2016-10-24T09:16:00Z</cp:lastPrinted>
  <dcterms:created xsi:type="dcterms:W3CDTF">2014-10-16T07:01:00Z</dcterms:created>
  <dcterms:modified xsi:type="dcterms:W3CDTF">2016-10-24T09:16:00Z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